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7F72D" w14:textId="0F2451DC" w:rsidR="00D03076" w:rsidRPr="0046776B" w:rsidRDefault="00025538" w:rsidP="00D83B92">
      <w:pPr>
        <w:spacing w:line="360" w:lineRule="auto"/>
        <w:rPr>
          <w:rFonts w:ascii="Arial" w:hAnsi="Arial" w:cs="Arial"/>
          <w:b/>
          <w:lang w:bidi="he-IL"/>
        </w:rPr>
      </w:pPr>
      <w:r w:rsidRPr="0046776B">
        <w:rPr>
          <w:rFonts w:ascii="Arial" w:hAnsi="Arial" w:cs="Arial"/>
          <w:b/>
        </w:rPr>
        <w:t xml:space="preserve">ALTA DE PROVEEDORES </w:t>
      </w:r>
      <w:r w:rsidR="0046776B" w:rsidRPr="0046776B">
        <w:rPr>
          <w:rFonts w:ascii="Arial" w:hAnsi="Arial" w:cs="Arial"/>
          <w:b/>
        </w:rPr>
        <w:t xml:space="preserve">NACIONALES </w:t>
      </w:r>
      <w:r w:rsidRPr="0046776B">
        <w:rPr>
          <w:rFonts w:ascii="Arial" w:hAnsi="Arial" w:cs="Arial"/>
          <w:b/>
        </w:rPr>
        <w:t xml:space="preserve">– </w:t>
      </w:r>
      <w:r w:rsidR="00C27C54">
        <w:rPr>
          <w:rFonts w:ascii="Arial" w:hAnsi="Arial" w:cs="Arial"/>
          <w:b/>
        </w:rPr>
        <w:t>PERENCO</w:t>
      </w:r>
    </w:p>
    <w:p w14:paraId="635248B2" w14:textId="77777777" w:rsidR="00D03076" w:rsidRPr="0046776B" w:rsidRDefault="00D03076" w:rsidP="00D03076">
      <w:pPr>
        <w:pStyle w:val="ListParagraph"/>
        <w:numPr>
          <w:ilvl w:val="0"/>
          <w:numId w:val="37"/>
        </w:numPr>
        <w:ind w:left="-567"/>
        <w:rPr>
          <w:rFonts w:ascii="Arial" w:hAnsi="Arial" w:cs="Arial"/>
          <w:lang w:val="es-MX"/>
        </w:rPr>
      </w:pPr>
      <w:r w:rsidRPr="0046776B">
        <w:rPr>
          <w:rFonts w:ascii="Arial" w:hAnsi="Arial" w:cs="Arial"/>
          <w:lang w:val="es-MX"/>
        </w:rPr>
        <w:t>Favor proporcionar los siguientes datos:</w:t>
      </w:r>
    </w:p>
    <w:tbl>
      <w:tblPr>
        <w:tblW w:w="10131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2"/>
        <w:gridCol w:w="1340"/>
        <w:gridCol w:w="2720"/>
        <w:gridCol w:w="4119"/>
      </w:tblGrid>
      <w:tr w:rsidR="00D03076" w:rsidRPr="0046776B" w14:paraId="685DA18A" w14:textId="77777777" w:rsidTr="00D83B92">
        <w:trPr>
          <w:trHeight w:val="300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BC37" w14:textId="77777777" w:rsidR="00D03076" w:rsidRPr="0046776B" w:rsidRDefault="00D03076" w:rsidP="00D0307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Datos Fiscales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64DE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Empresa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7F27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Razón Social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CC13A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02C94CAB" w14:textId="77777777" w:rsidTr="00D83B92">
        <w:trPr>
          <w:trHeight w:val="300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B124F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3F1C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E9EA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Nombre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1A08F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0D2BC351" w14:textId="77777777" w:rsidTr="00D83B92">
        <w:trPr>
          <w:trHeight w:val="300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EF0DE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700F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C026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RFC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63D55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49E41DDB" w14:textId="77777777" w:rsidTr="00D83B92">
        <w:trPr>
          <w:trHeight w:val="300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0C14E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C718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Domicilio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C3EE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Calle y Número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73DA1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0171459B" w14:textId="77777777" w:rsidTr="00D83B92">
        <w:trPr>
          <w:trHeight w:val="300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A48A1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1BCF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AD71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Colonia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E8857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559C3FE5" w14:textId="77777777" w:rsidTr="00D83B92">
        <w:trPr>
          <w:trHeight w:val="300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7F02C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AFEA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609F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Código Postal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9B1F1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49410732" w14:textId="77777777" w:rsidTr="00D83B92">
        <w:trPr>
          <w:trHeight w:val="300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C09C2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41F4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E563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Ciudad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9E632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433F1639" w14:textId="77777777" w:rsidTr="00D83B92">
        <w:trPr>
          <w:trHeight w:val="300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DECE4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DDF7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1F3A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Estado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7CD62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67BF32EB" w14:textId="77777777" w:rsidTr="00D83B92">
        <w:trPr>
          <w:trHeight w:val="300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45894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17BB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4557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País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EDD5E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0AD0A01F" w14:textId="77777777" w:rsidTr="00D83B92">
        <w:trPr>
          <w:trHeight w:val="300"/>
        </w:trPr>
        <w:tc>
          <w:tcPr>
            <w:tcW w:w="6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113E0F" w14:textId="1D13ECD5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Correo electrónico para recibir Orden de Compra</w:t>
            </w:r>
            <w:r w:rsidR="002C3B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(solo un correo)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69361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1C3103" w:rsidRPr="0046776B" w14:paraId="71AD5C71" w14:textId="77777777" w:rsidTr="00D83B92">
        <w:trPr>
          <w:trHeight w:val="300"/>
        </w:trPr>
        <w:tc>
          <w:tcPr>
            <w:tcW w:w="6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9B7B5D" w14:textId="77777777" w:rsidR="001C3103" w:rsidRPr="0046776B" w:rsidRDefault="001C3103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Número telefónico de contacto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857CE" w14:textId="77777777" w:rsidR="001C3103" w:rsidRPr="0046776B" w:rsidRDefault="001C3103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757BF6F9" w14:textId="77777777" w:rsidTr="00D83B92">
        <w:trPr>
          <w:trHeight w:val="300"/>
        </w:trPr>
        <w:tc>
          <w:tcPr>
            <w:tcW w:w="6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041DB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Representante legal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B2A20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0151B721" w14:textId="77777777" w:rsidTr="00D83B92">
        <w:trPr>
          <w:trHeight w:val="300"/>
        </w:trPr>
        <w:tc>
          <w:tcPr>
            <w:tcW w:w="3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9722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Datos Bancarios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C3C0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Banco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A72C4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70D96B22" w14:textId="77777777" w:rsidTr="00D83B92">
        <w:trPr>
          <w:trHeight w:val="300"/>
        </w:trPr>
        <w:tc>
          <w:tcPr>
            <w:tcW w:w="3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B0C16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6A14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Código de banco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16E82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38093A9A" w14:textId="77777777" w:rsidTr="00D83B92">
        <w:trPr>
          <w:trHeight w:val="300"/>
        </w:trPr>
        <w:tc>
          <w:tcPr>
            <w:tcW w:w="3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E592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F360" w14:textId="64FBF914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No</w:t>
            </w:r>
            <w:r w:rsid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.</w:t>
            </w: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de cuenta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35B7A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18"/>
                <w:szCs w:val="32"/>
                <w:lang w:eastAsia="es-MX"/>
              </w:rPr>
            </w:pPr>
          </w:p>
        </w:tc>
      </w:tr>
      <w:tr w:rsidR="00D03076" w:rsidRPr="0046776B" w14:paraId="6766F0A9" w14:textId="77777777" w:rsidTr="00D83B92">
        <w:trPr>
          <w:trHeight w:val="300"/>
        </w:trPr>
        <w:tc>
          <w:tcPr>
            <w:tcW w:w="3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F345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894A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Cuenta clabe (18 dígitos)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DB2F3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794A419A" w14:textId="77777777" w:rsidTr="00D83B92">
        <w:trPr>
          <w:trHeight w:val="300"/>
        </w:trPr>
        <w:tc>
          <w:tcPr>
            <w:tcW w:w="3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822C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B8B6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Moneda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3F927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8"/>
                <w:lang w:eastAsia="es-MX"/>
              </w:rPr>
            </w:pPr>
          </w:p>
        </w:tc>
      </w:tr>
      <w:tr w:rsidR="00D03076" w:rsidRPr="0046776B" w14:paraId="2C210737" w14:textId="77777777" w:rsidTr="00D83B92">
        <w:trPr>
          <w:trHeight w:val="300"/>
        </w:trPr>
        <w:tc>
          <w:tcPr>
            <w:tcW w:w="3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BB7D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7EB4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Cod. Transf. Internacional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5A67D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5B7CB744" w14:textId="77777777" w:rsidTr="00D83B92">
        <w:trPr>
          <w:trHeight w:val="300"/>
        </w:trPr>
        <w:tc>
          <w:tcPr>
            <w:tcW w:w="3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A1ED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A583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Cod. Núm.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87711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/>
              </w:rPr>
            </w:pPr>
          </w:p>
        </w:tc>
      </w:tr>
      <w:tr w:rsidR="00D03076" w:rsidRPr="0046776B" w14:paraId="28F63B8F" w14:textId="77777777" w:rsidTr="00D83B92">
        <w:trPr>
          <w:trHeight w:val="300"/>
        </w:trPr>
        <w:tc>
          <w:tcPr>
            <w:tcW w:w="3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A1B7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C68A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Retención de impuestos (SI/NO)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C8CE7" w14:textId="77777777" w:rsidR="00D03076" w:rsidRPr="0046776B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/>
              </w:rPr>
            </w:pPr>
          </w:p>
        </w:tc>
      </w:tr>
      <w:tr w:rsidR="000C0398" w:rsidRPr="0046776B" w14:paraId="0C093CE6" w14:textId="77777777" w:rsidTr="00D83B92">
        <w:trPr>
          <w:trHeight w:val="300"/>
        </w:trPr>
        <w:tc>
          <w:tcPr>
            <w:tcW w:w="6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794ED" w14:textId="77777777" w:rsidR="000C0398" w:rsidRPr="0046776B" w:rsidRDefault="000C0398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467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Correo electrónico para recibir el aviso de pago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8EF82" w14:textId="77777777" w:rsidR="000C0398" w:rsidRPr="0046776B" w:rsidRDefault="000C0398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es-MX" w:bidi="he-IL"/>
              </w:rPr>
            </w:pPr>
          </w:p>
        </w:tc>
      </w:tr>
      <w:tr w:rsidR="00D03076" w:rsidRPr="0046776B" w14:paraId="0ED0CE32" w14:textId="77777777" w:rsidTr="00D83B92">
        <w:trPr>
          <w:trHeight w:val="300"/>
        </w:trPr>
        <w:tc>
          <w:tcPr>
            <w:tcW w:w="6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201F8" w14:textId="77777777" w:rsidR="00D03076" w:rsidRPr="007430C9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7430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Condición de pago</w:t>
            </w: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26CB3" w14:textId="77777777" w:rsidR="00D03076" w:rsidRPr="007430C9" w:rsidRDefault="00D03076" w:rsidP="00D03076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highlight w:val="yellow"/>
                <w:lang w:eastAsia="es-MX" w:bidi="he-IL"/>
              </w:rPr>
            </w:pPr>
          </w:p>
        </w:tc>
      </w:tr>
    </w:tbl>
    <w:p w14:paraId="7B830C5B" w14:textId="77777777" w:rsidR="00D03076" w:rsidRPr="0046776B" w:rsidRDefault="00D03076" w:rsidP="00D03076">
      <w:pPr>
        <w:spacing w:after="0" w:line="360" w:lineRule="auto"/>
        <w:rPr>
          <w:rFonts w:ascii="Arial" w:hAnsi="Arial" w:cs="Arial"/>
          <w:b/>
        </w:rPr>
      </w:pPr>
    </w:p>
    <w:p w14:paraId="6D7E081A" w14:textId="4657C85E" w:rsidR="00D03076" w:rsidRPr="0046776B" w:rsidRDefault="00D03076" w:rsidP="00D03076">
      <w:pPr>
        <w:pStyle w:val="ListParagraph"/>
        <w:numPr>
          <w:ilvl w:val="0"/>
          <w:numId w:val="37"/>
        </w:numPr>
        <w:spacing w:line="360" w:lineRule="auto"/>
        <w:ind w:left="-567"/>
        <w:rPr>
          <w:rFonts w:ascii="Arial" w:hAnsi="Arial" w:cs="Arial"/>
          <w:lang w:val="es-MX"/>
        </w:rPr>
      </w:pPr>
      <w:r w:rsidRPr="0046776B">
        <w:rPr>
          <w:rFonts w:ascii="Arial" w:hAnsi="Arial" w:cs="Arial"/>
          <w:lang w:val="es-MX"/>
        </w:rPr>
        <w:t xml:space="preserve">Favor proporcionar los siguientes documentos de soporte, </w:t>
      </w:r>
      <w:r w:rsidR="006A2E76" w:rsidRPr="0046776B">
        <w:rPr>
          <w:rFonts w:ascii="Arial" w:hAnsi="Arial" w:cs="Arial"/>
          <w:lang w:val="es-MX"/>
        </w:rPr>
        <w:t>estos deben</w:t>
      </w:r>
      <w:r w:rsidRPr="0046776B">
        <w:rPr>
          <w:rFonts w:ascii="Arial" w:hAnsi="Arial" w:cs="Arial"/>
          <w:lang w:val="es-MX"/>
        </w:rPr>
        <w:t xml:space="preserve"> ser enviados en formato PDF.</w:t>
      </w:r>
    </w:p>
    <w:p w14:paraId="1709AFD4" w14:textId="34A66B15" w:rsidR="00D03076" w:rsidRPr="0046776B" w:rsidRDefault="00D03076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 w:rsidRPr="0046776B">
        <w:rPr>
          <w:rFonts w:ascii="Arial" w:hAnsi="Arial" w:cs="Arial"/>
          <w:sz w:val="20"/>
          <w:lang w:val="es-MX"/>
        </w:rPr>
        <w:t xml:space="preserve">Copias </w:t>
      </w:r>
      <w:r w:rsidR="006A2E76" w:rsidRPr="0046776B">
        <w:rPr>
          <w:rFonts w:ascii="Arial" w:hAnsi="Arial" w:cs="Arial"/>
          <w:sz w:val="20"/>
          <w:lang w:val="es-MX"/>
        </w:rPr>
        <w:t>de su</w:t>
      </w:r>
      <w:r w:rsidRPr="0046776B">
        <w:rPr>
          <w:rFonts w:ascii="Arial" w:hAnsi="Arial" w:cs="Arial"/>
          <w:sz w:val="20"/>
          <w:lang w:val="es-MX"/>
        </w:rPr>
        <w:t xml:space="preserve"> alta </w:t>
      </w:r>
      <w:r w:rsidR="006A2E76" w:rsidRPr="0046776B">
        <w:rPr>
          <w:rFonts w:ascii="Arial" w:hAnsi="Arial" w:cs="Arial"/>
          <w:sz w:val="20"/>
          <w:lang w:val="es-MX"/>
        </w:rPr>
        <w:t>de hacienda</w:t>
      </w:r>
    </w:p>
    <w:p w14:paraId="69AB1E85" w14:textId="348B8069" w:rsidR="00D03076" w:rsidRPr="0046776B" w:rsidRDefault="00D03076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 w:rsidRPr="0046776B">
        <w:rPr>
          <w:rFonts w:ascii="Arial" w:hAnsi="Arial" w:cs="Arial"/>
          <w:sz w:val="20"/>
          <w:lang w:val="es-MX"/>
        </w:rPr>
        <w:t xml:space="preserve">Copia </w:t>
      </w:r>
      <w:r w:rsidR="006A2E76" w:rsidRPr="0046776B">
        <w:rPr>
          <w:rFonts w:ascii="Arial" w:hAnsi="Arial" w:cs="Arial"/>
          <w:sz w:val="20"/>
          <w:lang w:val="es-MX"/>
        </w:rPr>
        <w:t>de su RFC</w:t>
      </w:r>
    </w:p>
    <w:p w14:paraId="64BED198" w14:textId="77777777" w:rsidR="00D03076" w:rsidRPr="0046776B" w:rsidRDefault="00D03076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 w:rsidRPr="0046776B">
        <w:rPr>
          <w:rFonts w:ascii="Arial" w:hAnsi="Arial" w:cs="Arial"/>
          <w:sz w:val="20"/>
          <w:lang w:val="es-MX"/>
        </w:rPr>
        <w:t>Copia de acta constitutiva. (no aplica si es persona física)</w:t>
      </w:r>
    </w:p>
    <w:p w14:paraId="077BA909" w14:textId="77777777" w:rsidR="00D03076" w:rsidRPr="0046776B" w:rsidRDefault="00D03076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 w:rsidRPr="0046776B">
        <w:rPr>
          <w:rFonts w:ascii="Arial" w:hAnsi="Arial" w:cs="Arial"/>
          <w:sz w:val="20"/>
          <w:lang w:val="es-MX"/>
        </w:rPr>
        <w:t>Copia de poder notarial del representante legal (no aplica si es persona física)</w:t>
      </w:r>
    </w:p>
    <w:p w14:paraId="2E107891" w14:textId="77777777" w:rsidR="00D03076" w:rsidRPr="0046776B" w:rsidRDefault="00D03076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 w:rsidRPr="0046776B">
        <w:rPr>
          <w:rFonts w:ascii="Arial" w:hAnsi="Arial" w:cs="Arial"/>
          <w:sz w:val="20"/>
          <w:lang w:val="es-MX"/>
        </w:rPr>
        <w:t>Copia de identificación de representante legal o persona física.</w:t>
      </w:r>
    </w:p>
    <w:p w14:paraId="48EE124A" w14:textId="77777777" w:rsidR="00D03076" w:rsidRPr="0046776B" w:rsidRDefault="00D03076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 w:rsidRPr="0046776B">
        <w:rPr>
          <w:rFonts w:ascii="Arial" w:hAnsi="Arial" w:cs="Arial"/>
          <w:sz w:val="20"/>
          <w:lang w:val="es-MX"/>
        </w:rPr>
        <w:t>Copia de Comprobante de domicilio</w:t>
      </w:r>
    </w:p>
    <w:p w14:paraId="704082E3" w14:textId="597EB27D" w:rsidR="00D03076" w:rsidRPr="0046776B" w:rsidRDefault="00D03076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 w:rsidRPr="0046776B">
        <w:rPr>
          <w:rFonts w:ascii="Arial" w:hAnsi="Arial" w:cs="Arial"/>
          <w:sz w:val="20"/>
          <w:lang w:val="es-MX"/>
        </w:rPr>
        <w:t xml:space="preserve">Copia de Estado </w:t>
      </w:r>
      <w:r w:rsidR="006A2E76" w:rsidRPr="0046776B">
        <w:rPr>
          <w:rFonts w:ascii="Arial" w:hAnsi="Arial" w:cs="Arial"/>
          <w:sz w:val="20"/>
          <w:lang w:val="es-MX"/>
        </w:rPr>
        <w:t>de cuenta</w:t>
      </w:r>
      <w:r w:rsidRPr="0046776B">
        <w:rPr>
          <w:rFonts w:ascii="Arial" w:hAnsi="Arial" w:cs="Arial"/>
          <w:sz w:val="20"/>
          <w:lang w:val="es-MX"/>
        </w:rPr>
        <w:t xml:space="preserve"> en dond</w:t>
      </w:r>
      <w:r w:rsidRPr="0046776B">
        <w:rPr>
          <w:rFonts w:ascii="Arial" w:hAnsi="Arial" w:cs="Arial"/>
          <w:sz w:val="20"/>
          <w:lang w:val="es-MX" w:bidi="he-IL"/>
        </w:rPr>
        <w:t xml:space="preserve">e </w:t>
      </w:r>
      <w:r w:rsidRPr="0046776B">
        <w:rPr>
          <w:rFonts w:ascii="Arial" w:hAnsi="Arial" w:cs="Arial"/>
          <w:sz w:val="20"/>
          <w:lang w:val="es-MX"/>
        </w:rPr>
        <w:t xml:space="preserve">aparezca la clave bancaria </w:t>
      </w:r>
      <w:r w:rsidR="006A2E76" w:rsidRPr="0046776B">
        <w:rPr>
          <w:rFonts w:ascii="Arial" w:hAnsi="Arial" w:cs="Arial"/>
          <w:sz w:val="20"/>
          <w:lang w:val="es-MX"/>
        </w:rPr>
        <w:t>para depósitos</w:t>
      </w:r>
    </w:p>
    <w:p w14:paraId="75EA2EC8" w14:textId="45A1C403" w:rsidR="00E92146" w:rsidRPr="0046776B" w:rsidRDefault="00D03076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 w:rsidRPr="0046776B">
        <w:rPr>
          <w:rFonts w:ascii="Arial" w:hAnsi="Arial" w:cs="Arial"/>
          <w:sz w:val="20"/>
          <w:lang w:val="es-MX"/>
        </w:rPr>
        <w:t xml:space="preserve">Reporte 32D (Cumplimiento de obligaciones fiscales) </w:t>
      </w:r>
      <w:r w:rsidR="00CB4BE1" w:rsidRPr="0046776B">
        <w:rPr>
          <w:rFonts w:ascii="Arial" w:hAnsi="Arial" w:cs="Arial"/>
          <w:sz w:val="20"/>
          <w:lang w:val="es-MX"/>
        </w:rPr>
        <w:t>no mayor a un mes.</w:t>
      </w:r>
    </w:p>
    <w:p w14:paraId="34119349" w14:textId="77777777" w:rsidR="009D455D" w:rsidRPr="0046776B" w:rsidRDefault="009D455D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 w:rsidRPr="0046776B">
        <w:rPr>
          <w:rFonts w:ascii="Arial" w:hAnsi="Arial" w:cs="Arial"/>
          <w:sz w:val="20"/>
          <w:lang w:val="es-MX"/>
        </w:rPr>
        <w:t>Número de Registro Patronal (IMSS)</w:t>
      </w:r>
    </w:p>
    <w:p w14:paraId="214C2F43" w14:textId="77777777" w:rsidR="009D455D" w:rsidRPr="0046776B" w:rsidRDefault="009D455D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 w:rsidRPr="0046776B">
        <w:rPr>
          <w:rFonts w:ascii="Arial" w:hAnsi="Arial" w:cs="Arial"/>
          <w:sz w:val="20"/>
          <w:lang w:val="es-MX"/>
        </w:rPr>
        <w:t>Número de afiliación ante INFONAVIT</w:t>
      </w:r>
    </w:p>
    <w:p w14:paraId="22C9FC81" w14:textId="376EC6F4" w:rsidR="00D83B92" w:rsidRDefault="00BF26FF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 w:rsidRPr="0046776B">
        <w:rPr>
          <w:rFonts w:ascii="Arial" w:hAnsi="Arial" w:cs="Arial"/>
          <w:sz w:val="20"/>
          <w:lang w:val="es-MX"/>
        </w:rPr>
        <w:t>Carta de Ofrecimiento de crédito</w:t>
      </w:r>
      <w:r w:rsidR="0046776B">
        <w:rPr>
          <w:rFonts w:ascii="Arial" w:hAnsi="Arial" w:cs="Arial"/>
          <w:sz w:val="20"/>
          <w:lang w:val="es-MX"/>
        </w:rPr>
        <w:t>*:</w:t>
      </w:r>
      <w:r w:rsidRPr="0046776B">
        <w:rPr>
          <w:rFonts w:ascii="Arial" w:hAnsi="Arial" w:cs="Arial"/>
          <w:sz w:val="20"/>
          <w:lang w:val="es-MX"/>
        </w:rPr>
        <w:t xml:space="preserve"> </w:t>
      </w:r>
      <w:r w:rsidR="00A23BF0" w:rsidRPr="0046776B">
        <w:rPr>
          <w:rFonts w:ascii="Arial" w:hAnsi="Arial" w:cs="Arial"/>
          <w:sz w:val="20"/>
          <w:lang w:val="es-MX"/>
        </w:rPr>
        <w:t>Firmad</w:t>
      </w:r>
      <w:r w:rsidR="0046776B">
        <w:rPr>
          <w:rFonts w:ascii="Arial" w:hAnsi="Arial" w:cs="Arial"/>
          <w:sz w:val="20"/>
          <w:lang w:val="es-MX"/>
        </w:rPr>
        <w:t>a</w:t>
      </w:r>
      <w:r w:rsidR="00A23BF0" w:rsidRPr="0046776B">
        <w:rPr>
          <w:rFonts w:ascii="Arial" w:hAnsi="Arial" w:cs="Arial"/>
          <w:sz w:val="20"/>
          <w:lang w:val="es-MX"/>
        </w:rPr>
        <w:t xml:space="preserve"> por el representante Legal</w:t>
      </w:r>
      <w:r w:rsidR="00DC3C02">
        <w:rPr>
          <w:rFonts w:ascii="Arial" w:hAnsi="Arial" w:cs="Arial"/>
          <w:sz w:val="20"/>
          <w:lang w:val="es-MX"/>
        </w:rPr>
        <w:t xml:space="preserve"> y debe venir con las </w:t>
      </w:r>
      <w:r w:rsidR="00D83B92">
        <w:rPr>
          <w:rFonts w:ascii="Arial" w:hAnsi="Arial" w:cs="Arial"/>
          <w:sz w:val="20"/>
          <w:lang w:val="es-MX"/>
        </w:rPr>
        <w:t xml:space="preserve">siguientes </w:t>
      </w:r>
      <w:r w:rsidR="00DC3C02">
        <w:rPr>
          <w:rFonts w:ascii="Arial" w:hAnsi="Arial" w:cs="Arial"/>
          <w:sz w:val="20"/>
          <w:lang w:val="es-MX"/>
        </w:rPr>
        <w:t>razones sociales</w:t>
      </w:r>
      <w:r w:rsidR="00D83B92">
        <w:rPr>
          <w:rFonts w:ascii="Arial" w:hAnsi="Arial" w:cs="Arial"/>
          <w:sz w:val="20"/>
          <w:lang w:val="es-MX"/>
        </w:rPr>
        <w:t>:</w:t>
      </w:r>
      <w:r w:rsidR="007430C9">
        <w:rPr>
          <w:rFonts w:ascii="Arial" w:hAnsi="Arial" w:cs="Arial"/>
          <w:sz w:val="20"/>
          <w:lang w:val="es-MX"/>
        </w:rPr>
        <w:t xml:space="preserve"> </w:t>
      </w:r>
      <w:r w:rsidR="00D83B92" w:rsidRPr="00D83B92">
        <w:rPr>
          <w:rFonts w:ascii="Arial" w:hAnsi="Arial" w:cs="Arial"/>
          <w:sz w:val="20"/>
          <w:lang w:val="es-MX"/>
        </w:rPr>
        <w:t xml:space="preserve">Petrofor México, S.A.P.I de C.V., </w:t>
      </w:r>
      <w:r w:rsidR="00317507">
        <w:rPr>
          <w:rFonts w:ascii="Arial" w:hAnsi="Arial" w:cs="Arial"/>
          <w:sz w:val="20"/>
          <w:lang w:val="es-MX"/>
        </w:rPr>
        <w:t>Perenco</w:t>
      </w:r>
      <w:r w:rsidR="00D83B92" w:rsidRPr="00D83B92">
        <w:rPr>
          <w:rFonts w:ascii="Arial" w:hAnsi="Arial" w:cs="Arial"/>
          <w:sz w:val="20"/>
          <w:lang w:val="es-MX"/>
        </w:rPr>
        <w:t xml:space="preserve"> México </w:t>
      </w:r>
      <w:r w:rsidR="00DD2023">
        <w:rPr>
          <w:rFonts w:ascii="Arial" w:hAnsi="Arial" w:cs="Arial"/>
          <w:sz w:val="20"/>
          <w:lang w:val="es-MX"/>
        </w:rPr>
        <w:t>S.A de C.V</w:t>
      </w:r>
    </w:p>
    <w:p w14:paraId="709A13EE" w14:textId="6DCEF4A5" w:rsidR="00C52FF7" w:rsidRDefault="00C52FF7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 w:rsidRPr="00E13158">
        <w:rPr>
          <w:rFonts w:ascii="Arial" w:hAnsi="Arial" w:cs="Arial"/>
          <w:sz w:val="20"/>
          <w:lang w:val="es-MX"/>
        </w:rPr>
        <w:t xml:space="preserve">Código de </w:t>
      </w:r>
      <w:r w:rsidR="00B254AB">
        <w:rPr>
          <w:rFonts w:ascii="Arial" w:hAnsi="Arial" w:cs="Arial"/>
          <w:sz w:val="20"/>
          <w:lang w:val="es-MX"/>
        </w:rPr>
        <w:t>Ética</w:t>
      </w:r>
      <w:r w:rsidRPr="00E13158">
        <w:rPr>
          <w:rFonts w:ascii="Arial" w:hAnsi="Arial" w:cs="Arial"/>
          <w:sz w:val="20"/>
          <w:lang w:val="es-MX"/>
        </w:rPr>
        <w:t xml:space="preserve"> Firmado</w:t>
      </w:r>
      <w:r w:rsidR="00B254AB">
        <w:rPr>
          <w:rFonts w:ascii="Arial" w:hAnsi="Arial" w:cs="Arial"/>
          <w:sz w:val="20"/>
          <w:lang w:val="es-MX"/>
        </w:rPr>
        <w:t xml:space="preserve"> por el Representante Legal</w:t>
      </w:r>
      <w:r w:rsidRPr="00E13158">
        <w:rPr>
          <w:rFonts w:ascii="Arial" w:hAnsi="Arial" w:cs="Arial"/>
          <w:sz w:val="20"/>
          <w:lang w:val="es-MX"/>
        </w:rPr>
        <w:t xml:space="preserve"> (</w:t>
      </w:r>
      <w:r w:rsidR="00C81CF6">
        <w:rPr>
          <w:rFonts w:ascii="Arial" w:hAnsi="Arial" w:cs="Arial"/>
          <w:sz w:val="20"/>
          <w:lang w:val="es-MX"/>
        </w:rPr>
        <w:t>firmado en t</w:t>
      </w:r>
      <w:r w:rsidRPr="00E13158">
        <w:rPr>
          <w:rFonts w:ascii="Arial" w:hAnsi="Arial" w:cs="Arial"/>
          <w:sz w:val="20"/>
          <w:lang w:val="es-MX"/>
        </w:rPr>
        <w:t>odas las páginas, enviar escaneado)</w:t>
      </w:r>
    </w:p>
    <w:p w14:paraId="305CA39B" w14:textId="403D1AB6" w:rsidR="00C81CF6" w:rsidRPr="00E13158" w:rsidRDefault="00C81CF6" w:rsidP="001F3094">
      <w:pPr>
        <w:pStyle w:val="ListParagraph"/>
        <w:numPr>
          <w:ilvl w:val="0"/>
          <w:numId w:val="38"/>
        </w:numPr>
        <w:ind w:left="-142"/>
        <w:jc w:val="both"/>
        <w:rPr>
          <w:rFonts w:ascii="Arial" w:hAnsi="Arial" w:cs="Arial"/>
          <w:sz w:val="20"/>
          <w:lang w:val="es-MX"/>
        </w:rPr>
      </w:pPr>
      <w:r>
        <w:rPr>
          <w:rFonts w:ascii="Arial" w:hAnsi="Arial" w:cs="Arial"/>
          <w:sz w:val="20"/>
          <w:lang w:val="es-MX"/>
        </w:rPr>
        <w:t>Anexo HSE firmado en todas sus hojas</w:t>
      </w:r>
    </w:p>
    <w:p w14:paraId="29544E06" w14:textId="22421340" w:rsidR="00C27C54" w:rsidRPr="0046776B" w:rsidRDefault="0046776B" w:rsidP="001F3094">
      <w:pPr>
        <w:jc w:val="both"/>
        <w:rPr>
          <w:rFonts w:ascii="Arial" w:hAnsi="Arial" w:cs="Arial"/>
          <w:b/>
          <w:bCs/>
          <w:i/>
          <w:iCs/>
          <w:sz w:val="18"/>
          <w:szCs w:val="20"/>
          <w:u w:val="single"/>
        </w:rPr>
      </w:pPr>
      <w:r>
        <w:rPr>
          <w:rFonts w:ascii="Arial" w:hAnsi="Arial" w:cs="Arial"/>
          <w:b/>
          <w:bCs/>
          <w:i/>
          <w:iCs/>
          <w:sz w:val="18"/>
          <w:szCs w:val="20"/>
          <w:u w:val="single"/>
        </w:rPr>
        <w:t>*</w:t>
      </w:r>
      <w:r w:rsidR="00A23BF0" w:rsidRPr="0046776B">
        <w:rPr>
          <w:rFonts w:ascii="Arial" w:hAnsi="Arial" w:cs="Arial"/>
          <w:b/>
          <w:bCs/>
          <w:i/>
          <w:iCs/>
          <w:sz w:val="18"/>
          <w:szCs w:val="20"/>
          <w:u w:val="single"/>
        </w:rPr>
        <w:t>No</w:t>
      </w:r>
      <w:r>
        <w:rPr>
          <w:rFonts w:ascii="Arial" w:hAnsi="Arial" w:cs="Arial"/>
          <w:b/>
          <w:bCs/>
          <w:i/>
          <w:iCs/>
          <w:sz w:val="18"/>
          <w:szCs w:val="20"/>
          <w:u w:val="single"/>
        </w:rPr>
        <w:t>t</w:t>
      </w:r>
      <w:r w:rsidR="00A23BF0" w:rsidRPr="0046776B">
        <w:rPr>
          <w:rFonts w:ascii="Arial" w:hAnsi="Arial" w:cs="Arial"/>
          <w:b/>
          <w:bCs/>
          <w:i/>
          <w:iCs/>
          <w:sz w:val="18"/>
          <w:szCs w:val="20"/>
          <w:u w:val="single"/>
        </w:rPr>
        <w:t>a</w:t>
      </w:r>
      <w:r w:rsidR="00C27C54">
        <w:rPr>
          <w:rFonts w:ascii="Arial" w:hAnsi="Arial" w:cs="Arial"/>
          <w:b/>
          <w:bCs/>
          <w:i/>
          <w:iCs/>
          <w:sz w:val="18"/>
          <w:szCs w:val="20"/>
          <w:u w:val="single"/>
        </w:rPr>
        <w:t>: La</w:t>
      </w:r>
      <w:r w:rsidR="00A23BF0" w:rsidRPr="0046776B">
        <w:rPr>
          <w:rFonts w:ascii="Arial" w:hAnsi="Arial" w:cs="Arial"/>
          <w:b/>
          <w:bCs/>
          <w:i/>
          <w:iCs/>
          <w:sz w:val="18"/>
          <w:szCs w:val="20"/>
          <w:u w:val="single"/>
        </w:rPr>
        <w:t xml:space="preserve"> Carta de Ofrecimiento de crédito deben </w:t>
      </w:r>
      <w:r>
        <w:rPr>
          <w:rFonts w:ascii="Arial" w:hAnsi="Arial" w:cs="Arial"/>
          <w:b/>
          <w:bCs/>
          <w:i/>
          <w:iCs/>
          <w:sz w:val="18"/>
          <w:szCs w:val="20"/>
          <w:u w:val="single"/>
        </w:rPr>
        <w:t>estar firmadas por el representante legal cuyo nombre corresponda con el poder notarial y la identificación proporcionada, la firma debe coincidir entre los documentos.</w:t>
      </w:r>
    </w:p>
    <w:sectPr w:rsidR="00C27C54" w:rsidRPr="0046776B" w:rsidSect="00D83B92">
      <w:headerReference w:type="default" r:id="rId12"/>
      <w:footerReference w:type="default" r:id="rId13"/>
      <w:type w:val="continuous"/>
      <w:pgSz w:w="11909" w:h="16834" w:code="9"/>
      <w:pgMar w:top="1599" w:right="680" w:bottom="851" w:left="1418" w:header="992" w:footer="53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25497" w14:textId="77777777" w:rsidR="00E55757" w:rsidRDefault="00E55757">
      <w:r>
        <w:separator/>
      </w:r>
    </w:p>
    <w:p w14:paraId="0EA4182C" w14:textId="77777777" w:rsidR="00E55757" w:rsidRDefault="00E55757"/>
  </w:endnote>
  <w:endnote w:type="continuationSeparator" w:id="0">
    <w:p w14:paraId="5DF67354" w14:textId="77777777" w:rsidR="00E55757" w:rsidRDefault="00E55757">
      <w:r>
        <w:continuationSeparator/>
      </w:r>
    </w:p>
    <w:p w14:paraId="52B333E8" w14:textId="77777777" w:rsidR="00E55757" w:rsidRDefault="00E557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Bold">
    <w:altName w:val="Arial"/>
    <w:panose1 w:val="020B0704020202020204"/>
    <w:charset w:val="00"/>
    <w:family w:val="swiss"/>
    <w:pitch w:val="variable"/>
    <w:sig w:usb0="00003A87" w:usb1="00000000" w:usb2="00000000" w:usb3="00000000" w:csb0="000000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77DE" w14:textId="77777777" w:rsidR="00AE1222" w:rsidRDefault="00AE1222">
    <w:pPr>
      <w:pStyle w:val="Footer"/>
      <w:jc w:val="right"/>
    </w:pPr>
    <w:r w:rsidRPr="005A4BA8">
      <w:rPr>
        <w:rFonts w:cs="Arial"/>
        <w:b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B798423" wp14:editId="0FCF0E21">
              <wp:simplePos x="0" y="0"/>
              <wp:positionH relativeFrom="column">
                <wp:posOffset>-382905</wp:posOffset>
              </wp:positionH>
              <wp:positionV relativeFrom="line">
                <wp:posOffset>74295</wp:posOffset>
              </wp:positionV>
              <wp:extent cx="6677025" cy="0"/>
              <wp:effectExtent l="0" t="0" r="9525" b="19050"/>
              <wp:wrapNone/>
              <wp:docPr id="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70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185F1C" id="Straight Connector 1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" from="-30.15pt,5.85pt" to="495.6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" strokecolor="#4e5155 [3044]">
              <w10:wrap anchory="line"/>
            </v:line>
          </w:pict>
        </mc:Fallback>
      </mc:AlternateContent>
    </w:r>
  </w:p>
  <w:p w14:paraId="3C68840C" w14:textId="77777777" w:rsidR="00AE1222" w:rsidRPr="00C34DCC" w:rsidRDefault="00581EC6" w:rsidP="00C34DCC">
    <w:pPr>
      <w:pStyle w:val="Footer"/>
      <w:ind w:left="-567" w:right="-112"/>
      <w:rPr>
        <w:rFonts w:ascii="Arial" w:hAnsi="Arial" w:cs="Arial"/>
        <w:b/>
        <w:color w:val="595959" w:themeColor="text1" w:themeTint="A6"/>
      </w:rPr>
    </w:pPr>
    <w:r w:rsidRPr="00C34DCC">
      <w:rPr>
        <w:rFonts w:ascii="Arial" w:hAnsi="Arial" w:cs="Arial"/>
        <w:b/>
        <w:color w:val="595959" w:themeColor="text1" w:themeTint="A6"/>
      </w:rPr>
      <w:t>Cadena de Suministros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6909A" w14:textId="77777777" w:rsidR="00E55757" w:rsidRDefault="00E55757">
      <w:r>
        <w:separator/>
      </w:r>
    </w:p>
    <w:p w14:paraId="7A16589B" w14:textId="77777777" w:rsidR="00E55757" w:rsidRDefault="00E55757"/>
  </w:footnote>
  <w:footnote w:type="continuationSeparator" w:id="0">
    <w:p w14:paraId="5957898C" w14:textId="77777777" w:rsidR="00E55757" w:rsidRDefault="00E55757">
      <w:r>
        <w:continuationSeparator/>
      </w:r>
    </w:p>
    <w:p w14:paraId="0E44A11F" w14:textId="77777777" w:rsidR="00E55757" w:rsidRDefault="00E557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9BEFB" w14:textId="29025327" w:rsidR="002D6A08" w:rsidRPr="005A4BA8" w:rsidRDefault="00C27C54" w:rsidP="002D6A08">
    <w:pPr>
      <w:pStyle w:val="Header"/>
      <w:tabs>
        <w:tab w:val="clear" w:pos="4320"/>
        <w:tab w:val="clear" w:pos="8640"/>
        <w:tab w:val="left" w:pos="204"/>
        <w:tab w:val="right" w:pos="9786"/>
      </w:tabs>
      <w:ind w:left="-567" w:right="25"/>
      <w:rPr>
        <w:rFonts w:cs="Arial"/>
        <w:b/>
      </w:rPr>
    </w:pPr>
    <w:r>
      <w:rPr>
        <w:rFonts w:cs="Arial"/>
        <w:b/>
        <w:noProof/>
      </w:rPr>
      <w:drawing>
        <wp:anchor distT="0" distB="0" distL="114300" distR="114300" simplePos="0" relativeHeight="251693056" behindDoc="0" locked="0" layoutInCell="1" allowOverlap="1" wp14:anchorId="44E760C2" wp14:editId="791B6EDF">
          <wp:simplePos x="0" y="0"/>
          <wp:positionH relativeFrom="column">
            <wp:posOffset>4452620</wp:posOffset>
          </wp:positionH>
          <wp:positionV relativeFrom="paragraph">
            <wp:posOffset>-201295</wp:posOffset>
          </wp:positionV>
          <wp:extent cx="1951989" cy="590550"/>
          <wp:effectExtent l="0" t="0" r="0" b="0"/>
          <wp:wrapNone/>
          <wp:docPr id="9" name="Imagen 9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erenco-customer-logo_988x742.png"/>
                  <pic:cNvPicPr/>
                </pic:nvPicPr>
                <pic:blipFill rotWithShape="1">
                  <a:blip r:embed="rId1"/>
                  <a:srcRect t="29441" b="27099"/>
                  <a:stretch/>
                </pic:blipFill>
                <pic:spPr bwMode="auto">
                  <a:xfrm>
                    <a:off x="0" y="0"/>
                    <a:ext cx="1952084" cy="5905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847A8" w:rsidRPr="005A4BA8">
      <w:rPr>
        <w:rFonts w:cs="Arial"/>
        <w:b/>
        <w:noProof/>
        <w:lang w:val="en-US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7C0001A" wp14:editId="6DA5E10F">
              <wp:simplePos x="0" y="0"/>
              <wp:positionH relativeFrom="column">
                <wp:posOffset>4449445</wp:posOffset>
              </wp:positionH>
              <wp:positionV relativeFrom="line">
                <wp:posOffset>-115570</wp:posOffset>
              </wp:positionV>
              <wp:extent cx="0" cy="362585"/>
              <wp:effectExtent l="0" t="0" r="19050" b="18415"/>
              <wp:wrapSquare wrapText="bothSides"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2585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5F220A" id="Straight Connector 11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line;mso-height-percent:0;mso-height-relative:margin" from="350.35pt,-9.1pt" to="350.3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" strokecolor="#4e5155 [3044]">
              <w10:wrap type="square" anchory="line"/>
            </v:line>
          </w:pict>
        </mc:Fallback>
      </mc:AlternateContent>
    </w:r>
    <w:r w:rsidR="002D6A08" w:rsidRPr="00140703">
      <w:rPr>
        <w:rFonts w:cs="Arial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20A477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92611F4"/>
    <w:lvl w:ilvl="0">
      <w:start w:val="1"/>
      <w:numFmt w:val="bullet"/>
      <w:pStyle w:val="ListBullet3"/>
      <w:lvlText w:val="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9A8DB7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1392118"/>
    <w:multiLevelType w:val="hybridMultilevel"/>
    <w:tmpl w:val="EBA00998"/>
    <w:lvl w:ilvl="0" w:tplc="4BE4DA1C">
      <w:start w:val="1"/>
      <w:numFmt w:val="decimal"/>
      <w:lvlText w:val="Table %1."/>
      <w:lvlJc w:val="left"/>
      <w:pPr>
        <w:tabs>
          <w:tab w:val="num" w:pos="3666"/>
        </w:tabs>
        <w:ind w:left="2586" w:hanging="360"/>
      </w:pPr>
      <w:rPr>
        <w:rFonts w:hint="default"/>
      </w:rPr>
    </w:lvl>
    <w:lvl w:ilvl="1" w:tplc="6C964770">
      <w:start w:val="1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5038A7"/>
    <w:multiLevelType w:val="hybridMultilevel"/>
    <w:tmpl w:val="3B94019E"/>
    <w:name w:val="WW8Num9"/>
    <w:lvl w:ilvl="0" w:tplc="084CCB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BAA0002">
      <w:start w:val="1"/>
      <w:numFmt w:val="bullet"/>
      <w:lvlText w:val="o"/>
      <w:lvlJc w:val="left"/>
      <w:pPr>
        <w:tabs>
          <w:tab w:val="num" w:pos="1955"/>
        </w:tabs>
        <w:ind w:left="1955" w:hanging="360"/>
      </w:pPr>
      <w:rPr>
        <w:rFonts w:ascii="Courier New" w:hAnsi="Courier New" w:cs="Courier New" w:hint="default"/>
      </w:rPr>
    </w:lvl>
    <w:lvl w:ilvl="2" w:tplc="94AE6A18" w:tentative="1">
      <w:start w:val="1"/>
      <w:numFmt w:val="bullet"/>
      <w:lvlText w:val=""/>
      <w:lvlJc w:val="left"/>
      <w:pPr>
        <w:tabs>
          <w:tab w:val="num" w:pos="2675"/>
        </w:tabs>
        <w:ind w:left="2675" w:hanging="360"/>
      </w:pPr>
      <w:rPr>
        <w:rFonts w:ascii="Wingdings" w:hAnsi="Wingdings" w:hint="default"/>
      </w:rPr>
    </w:lvl>
    <w:lvl w:ilvl="3" w:tplc="9DA2FA74" w:tentative="1">
      <w:start w:val="1"/>
      <w:numFmt w:val="bullet"/>
      <w:lvlText w:val=""/>
      <w:lvlJc w:val="left"/>
      <w:pPr>
        <w:tabs>
          <w:tab w:val="num" w:pos="3395"/>
        </w:tabs>
        <w:ind w:left="3395" w:hanging="360"/>
      </w:pPr>
      <w:rPr>
        <w:rFonts w:ascii="Symbol" w:hAnsi="Symbol" w:hint="default"/>
      </w:rPr>
    </w:lvl>
    <w:lvl w:ilvl="4" w:tplc="B76C504C" w:tentative="1">
      <w:start w:val="1"/>
      <w:numFmt w:val="bullet"/>
      <w:lvlText w:val="o"/>
      <w:lvlJc w:val="left"/>
      <w:pPr>
        <w:tabs>
          <w:tab w:val="num" w:pos="4115"/>
        </w:tabs>
        <w:ind w:left="4115" w:hanging="360"/>
      </w:pPr>
      <w:rPr>
        <w:rFonts w:ascii="Courier New" w:hAnsi="Courier New" w:cs="Courier New" w:hint="default"/>
      </w:rPr>
    </w:lvl>
    <w:lvl w:ilvl="5" w:tplc="E23A68EE" w:tentative="1">
      <w:start w:val="1"/>
      <w:numFmt w:val="bullet"/>
      <w:lvlText w:val=""/>
      <w:lvlJc w:val="left"/>
      <w:pPr>
        <w:tabs>
          <w:tab w:val="num" w:pos="4835"/>
        </w:tabs>
        <w:ind w:left="4835" w:hanging="360"/>
      </w:pPr>
      <w:rPr>
        <w:rFonts w:ascii="Wingdings" w:hAnsi="Wingdings" w:hint="default"/>
      </w:rPr>
    </w:lvl>
    <w:lvl w:ilvl="6" w:tplc="0C929354" w:tentative="1">
      <w:start w:val="1"/>
      <w:numFmt w:val="bullet"/>
      <w:lvlText w:val=""/>
      <w:lvlJc w:val="left"/>
      <w:pPr>
        <w:tabs>
          <w:tab w:val="num" w:pos="5555"/>
        </w:tabs>
        <w:ind w:left="5555" w:hanging="360"/>
      </w:pPr>
      <w:rPr>
        <w:rFonts w:ascii="Symbol" w:hAnsi="Symbol" w:hint="default"/>
      </w:rPr>
    </w:lvl>
    <w:lvl w:ilvl="7" w:tplc="7A662150" w:tentative="1">
      <w:start w:val="1"/>
      <w:numFmt w:val="bullet"/>
      <w:lvlText w:val="o"/>
      <w:lvlJc w:val="left"/>
      <w:pPr>
        <w:tabs>
          <w:tab w:val="num" w:pos="6275"/>
        </w:tabs>
        <w:ind w:left="6275" w:hanging="360"/>
      </w:pPr>
      <w:rPr>
        <w:rFonts w:ascii="Courier New" w:hAnsi="Courier New" w:cs="Courier New" w:hint="default"/>
      </w:rPr>
    </w:lvl>
    <w:lvl w:ilvl="8" w:tplc="59C09152" w:tentative="1">
      <w:start w:val="1"/>
      <w:numFmt w:val="bullet"/>
      <w:lvlText w:val=""/>
      <w:lvlJc w:val="left"/>
      <w:pPr>
        <w:tabs>
          <w:tab w:val="num" w:pos="6995"/>
        </w:tabs>
        <w:ind w:left="6995" w:hanging="360"/>
      </w:pPr>
      <w:rPr>
        <w:rFonts w:ascii="Wingdings" w:hAnsi="Wingdings" w:hint="default"/>
      </w:rPr>
    </w:lvl>
  </w:abstractNum>
  <w:abstractNum w:abstractNumId="5" w15:restartNumberingAfterBreak="0">
    <w:nsid w:val="079F04AC"/>
    <w:multiLevelType w:val="hybridMultilevel"/>
    <w:tmpl w:val="D032B826"/>
    <w:lvl w:ilvl="0" w:tplc="08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07A61B4F"/>
    <w:multiLevelType w:val="singleLevel"/>
    <w:tmpl w:val="57BC32F6"/>
    <w:lvl w:ilvl="0">
      <w:start w:val="1"/>
      <w:numFmt w:val="decimal"/>
      <w:lvlText w:val="Figure %1."/>
      <w:lvlJc w:val="center"/>
      <w:pPr>
        <w:tabs>
          <w:tab w:val="num" w:pos="1008"/>
        </w:tabs>
        <w:ind w:left="567" w:hanging="279"/>
      </w:pPr>
    </w:lvl>
  </w:abstractNum>
  <w:abstractNum w:abstractNumId="7" w15:restartNumberingAfterBreak="0">
    <w:nsid w:val="08683D07"/>
    <w:multiLevelType w:val="multilevel"/>
    <w:tmpl w:val="EF9255B0"/>
    <w:lvl w:ilvl="0">
      <w:start w:val="1"/>
      <w:numFmt w:val="bullet"/>
      <w:lvlText w:val="-"/>
      <w:lvlJc w:val="left"/>
      <w:pPr>
        <w:tabs>
          <w:tab w:val="num" w:pos="2631"/>
        </w:tabs>
        <w:ind w:left="263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AF63C08"/>
    <w:multiLevelType w:val="hybridMultilevel"/>
    <w:tmpl w:val="9306EF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12BAE"/>
    <w:multiLevelType w:val="hybridMultilevel"/>
    <w:tmpl w:val="F2B8216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8E19D8"/>
    <w:multiLevelType w:val="multilevel"/>
    <w:tmpl w:val="AA04004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rebuchet MS" w:hAnsi="Trebuchet MS" w:hint="default"/>
        <w:b/>
        <w:i w:val="0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720" w:firstLine="0"/>
      </w:pPr>
      <w:rPr>
        <w:rFonts w:ascii="Trebuchet MS" w:hAnsi="Trebuchet MS" w:hint="default"/>
        <w:b w:val="0"/>
        <w:i w:val="0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20"/>
        </w:tabs>
        <w:ind w:left="1440" w:firstLine="0"/>
      </w:pPr>
      <w:rPr>
        <w:rFonts w:ascii="Arial" w:hAnsi="Arial" w:hint="default"/>
        <w:b w:val="0"/>
        <w:i/>
        <w:sz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4221D83"/>
    <w:multiLevelType w:val="hybridMultilevel"/>
    <w:tmpl w:val="DF9CF41A"/>
    <w:lvl w:ilvl="0" w:tplc="4A5C0A62">
      <w:start w:val="1"/>
      <w:numFmt w:val="lowerLetter"/>
      <w:pStyle w:val="letterlist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55046E4"/>
    <w:multiLevelType w:val="hybridMultilevel"/>
    <w:tmpl w:val="D8328C00"/>
    <w:lvl w:ilvl="0" w:tplc="EDEE5378">
      <w:numFmt w:val="bullet"/>
      <w:lvlText w:val="•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73D4013"/>
    <w:multiLevelType w:val="hybridMultilevel"/>
    <w:tmpl w:val="96C2F578"/>
    <w:lvl w:ilvl="0" w:tplc="080A001B">
      <w:start w:val="1"/>
      <w:numFmt w:val="lowerRoman"/>
      <w:lvlText w:val="%1."/>
      <w:lvlJc w:val="righ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9017A26"/>
    <w:multiLevelType w:val="multilevel"/>
    <w:tmpl w:val="35F8FB1A"/>
    <w:lvl w:ilvl="0">
      <w:start w:val="1"/>
      <w:numFmt w:val="decimal"/>
      <w:pStyle w:val="Head1"/>
      <w:lvlText w:val="%1.0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1">
      <w:start w:val="1"/>
      <w:numFmt w:val="decimal"/>
      <w:pStyle w:val="Head2"/>
      <w:lvlText w:val="%1.%2."/>
      <w:lvlJc w:val="left"/>
      <w:pPr>
        <w:tabs>
          <w:tab w:val="num" w:pos="1974"/>
        </w:tabs>
        <w:ind w:left="3234" w:hanging="540"/>
      </w:pPr>
      <w:rPr>
        <w:rFonts w:hint="default"/>
        <w:b/>
        <w:bCs/>
      </w:rPr>
    </w:lvl>
    <w:lvl w:ilvl="2">
      <w:start w:val="1"/>
      <w:numFmt w:val="decimal"/>
      <w:pStyle w:val="Head3"/>
      <w:lvlText w:val="%1.%2.%3."/>
      <w:lvlJc w:val="left"/>
      <w:pPr>
        <w:tabs>
          <w:tab w:val="num" w:pos="2340"/>
        </w:tabs>
        <w:ind w:left="2970" w:hanging="810"/>
      </w:pPr>
      <w:rPr>
        <w:rFonts w:hint="default"/>
        <w:b/>
      </w:rPr>
    </w:lvl>
    <w:lvl w:ilvl="3">
      <w:start w:val="1"/>
      <w:numFmt w:val="decimal"/>
      <w:pStyle w:val="Head4"/>
      <w:lvlText w:val="%1.%2.%3.%4."/>
      <w:lvlJc w:val="left"/>
      <w:pPr>
        <w:tabs>
          <w:tab w:val="num" w:pos="1222"/>
        </w:tabs>
        <w:ind w:left="790" w:hanging="648"/>
      </w:pPr>
      <w:rPr>
        <w:rFonts w:hint="default"/>
        <w:b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9A2196E"/>
    <w:multiLevelType w:val="hybridMultilevel"/>
    <w:tmpl w:val="10722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0B3FCD"/>
    <w:multiLevelType w:val="hybridMultilevel"/>
    <w:tmpl w:val="48F8DE14"/>
    <w:lvl w:ilvl="0" w:tplc="FFFFFFFF">
      <w:start w:val="1"/>
      <w:numFmt w:val="bullet"/>
      <w:lvlText w:val="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sz w:val="18"/>
      </w:rPr>
    </w:lvl>
    <w:lvl w:ilvl="1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6025D86"/>
    <w:multiLevelType w:val="hybridMultilevel"/>
    <w:tmpl w:val="78865100"/>
    <w:lvl w:ilvl="0" w:tplc="95EADF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2880FDA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2" w:tplc="7D7C799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A32082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D9A9FC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AB6A38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DEC5F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93C847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6263FE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66E145B"/>
    <w:multiLevelType w:val="hybridMultilevel"/>
    <w:tmpl w:val="551CA7A0"/>
    <w:lvl w:ilvl="0" w:tplc="080A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96C5E98"/>
    <w:multiLevelType w:val="multilevel"/>
    <w:tmpl w:val="88C8D220"/>
    <w:lvl w:ilvl="0">
      <w:start w:val="1"/>
      <w:numFmt w:val="bullet"/>
      <w:lvlText w:val=""/>
      <w:lvlJc w:val="left"/>
      <w:pPr>
        <w:tabs>
          <w:tab w:val="num" w:pos="1713"/>
        </w:tabs>
        <w:ind w:left="1710" w:hanging="357"/>
      </w:pPr>
      <w:rPr>
        <w:rFonts w:ascii="Symbol" w:hAnsi="Symbol" w:hint="default"/>
        <w:sz w:val="16"/>
      </w:rPr>
    </w:lvl>
    <w:lvl w:ilvl="1">
      <w:start w:val="1"/>
      <w:numFmt w:val="bullet"/>
      <w:lvlText w:val=""/>
      <w:lvlJc w:val="left"/>
      <w:pPr>
        <w:tabs>
          <w:tab w:val="num" w:pos="2070"/>
        </w:tabs>
        <w:ind w:left="2068" w:hanging="358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2788"/>
        </w:tabs>
        <w:ind w:left="2425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504"/>
        </w:tabs>
        <w:ind w:left="250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64"/>
        </w:tabs>
        <w:ind w:left="286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4"/>
        </w:tabs>
        <w:ind w:left="322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84"/>
        </w:tabs>
        <w:ind w:left="35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44"/>
        </w:tabs>
        <w:ind w:left="39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4"/>
        </w:tabs>
        <w:ind w:left="4304" w:hanging="360"/>
      </w:pPr>
      <w:rPr>
        <w:rFonts w:hint="default"/>
      </w:rPr>
    </w:lvl>
  </w:abstractNum>
  <w:abstractNum w:abstractNumId="20" w15:restartNumberingAfterBreak="0">
    <w:nsid w:val="2FFC1C6D"/>
    <w:multiLevelType w:val="hybridMultilevel"/>
    <w:tmpl w:val="9412F9FA"/>
    <w:lvl w:ilvl="0" w:tplc="080A001B">
      <w:start w:val="1"/>
      <w:numFmt w:val="lowerRoman"/>
      <w:lvlText w:val="%1."/>
      <w:lvlJc w:val="right"/>
      <w:pPr>
        <w:ind w:left="1429" w:hanging="360"/>
      </w:p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05B48B3"/>
    <w:multiLevelType w:val="hybridMultilevel"/>
    <w:tmpl w:val="745A1162"/>
    <w:lvl w:ilvl="0" w:tplc="080A001B">
      <w:start w:val="1"/>
      <w:numFmt w:val="lowerRoman"/>
      <w:lvlText w:val="%1."/>
      <w:lvlJc w:val="right"/>
      <w:pPr>
        <w:ind w:left="1429" w:hanging="360"/>
      </w:p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2812E9D"/>
    <w:multiLevelType w:val="hybridMultilevel"/>
    <w:tmpl w:val="39F26F18"/>
    <w:lvl w:ilvl="0" w:tplc="7D164C36">
      <w:start w:val="1"/>
      <w:numFmt w:val="decimal"/>
      <w:lvlText w:val="%1."/>
      <w:lvlJc w:val="left"/>
      <w:pPr>
        <w:ind w:left="-2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446" w:hanging="360"/>
      </w:pPr>
    </w:lvl>
    <w:lvl w:ilvl="2" w:tplc="080A001B" w:tentative="1">
      <w:start w:val="1"/>
      <w:numFmt w:val="lowerRoman"/>
      <w:lvlText w:val="%3."/>
      <w:lvlJc w:val="right"/>
      <w:pPr>
        <w:ind w:left="1166" w:hanging="180"/>
      </w:pPr>
    </w:lvl>
    <w:lvl w:ilvl="3" w:tplc="080A000F" w:tentative="1">
      <w:start w:val="1"/>
      <w:numFmt w:val="decimal"/>
      <w:lvlText w:val="%4."/>
      <w:lvlJc w:val="left"/>
      <w:pPr>
        <w:ind w:left="1886" w:hanging="360"/>
      </w:pPr>
    </w:lvl>
    <w:lvl w:ilvl="4" w:tplc="080A0019" w:tentative="1">
      <w:start w:val="1"/>
      <w:numFmt w:val="lowerLetter"/>
      <w:lvlText w:val="%5."/>
      <w:lvlJc w:val="left"/>
      <w:pPr>
        <w:ind w:left="2606" w:hanging="360"/>
      </w:pPr>
    </w:lvl>
    <w:lvl w:ilvl="5" w:tplc="080A001B" w:tentative="1">
      <w:start w:val="1"/>
      <w:numFmt w:val="lowerRoman"/>
      <w:lvlText w:val="%6."/>
      <w:lvlJc w:val="right"/>
      <w:pPr>
        <w:ind w:left="3326" w:hanging="180"/>
      </w:pPr>
    </w:lvl>
    <w:lvl w:ilvl="6" w:tplc="080A000F" w:tentative="1">
      <w:start w:val="1"/>
      <w:numFmt w:val="decimal"/>
      <w:lvlText w:val="%7."/>
      <w:lvlJc w:val="left"/>
      <w:pPr>
        <w:ind w:left="4046" w:hanging="360"/>
      </w:pPr>
    </w:lvl>
    <w:lvl w:ilvl="7" w:tplc="080A0019" w:tentative="1">
      <w:start w:val="1"/>
      <w:numFmt w:val="lowerLetter"/>
      <w:lvlText w:val="%8."/>
      <w:lvlJc w:val="left"/>
      <w:pPr>
        <w:ind w:left="4766" w:hanging="360"/>
      </w:pPr>
    </w:lvl>
    <w:lvl w:ilvl="8" w:tplc="080A001B" w:tentative="1">
      <w:start w:val="1"/>
      <w:numFmt w:val="lowerRoman"/>
      <w:lvlText w:val="%9."/>
      <w:lvlJc w:val="right"/>
      <w:pPr>
        <w:ind w:left="5486" w:hanging="180"/>
      </w:pPr>
    </w:lvl>
  </w:abstractNum>
  <w:abstractNum w:abstractNumId="23" w15:restartNumberingAfterBreak="0">
    <w:nsid w:val="364777FF"/>
    <w:multiLevelType w:val="hybridMultilevel"/>
    <w:tmpl w:val="C3C62F5C"/>
    <w:lvl w:ilvl="0" w:tplc="08090001">
      <w:start w:val="1"/>
      <w:numFmt w:val="bullet"/>
      <w:lvlText w:val=""/>
      <w:lvlJc w:val="left"/>
      <w:pPr>
        <w:tabs>
          <w:tab w:val="num" w:pos="1069"/>
        </w:tabs>
        <w:ind w:left="1066" w:hanging="357"/>
      </w:pPr>
      <w:rPr>
        <w:rFonts w:ascii="Wingdings" w:hAnsi="Wingdings" w:hint="default"/>
        <w:color w:val="000000"/>
        <w:sz w:val="20"/>
      </w:rPr>
    </w:lvl>
    <w:lvl w:ilvl="1" w:tplc="08090003">
      <w:start w:val="1"/>
      <w:numFmt w:val="bullet"/>
      <w:lvlText w:val=""/>
      <w:lvlJc w:val="left"/>
      <w:pPr>
        <w:tabs>
          <w:tab w:val="num" w:pos="1789"/>
        </w:tabs>
        <w:ind w:left="1786" w:hanging="357"/>
      </w:pPr>
      <w:rPr>
        <w:rFonts w:ascii="Wingdings" w:hAnsi="Wingdings" w:hint="default"/>
        <w:color w:val="000000"/>
        <w:sz w:val="20"/>
      </w:rPr>
    </w:lvl>
    <w:lvl w:ilvl="2" w:tplc="080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plc="08090001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plc="08090003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plc="08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plc="08090001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plc="08090003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plc="08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73192F"/>
    <w:multiLevelType w:val="hybridMultilevel"/>
    <w:tmpl w:val="F19EFF4E"/>
    <w:lvl w:ilvl="0" w:tplc="FE78F540">
      <w:start w:val="1"/>
      <w:numFmt w:val="bullet"/>
      <w:pStyle w:val="Bulletlis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BA4310E"/>
    <w:multiLevelType w:val="hybridMultilevel"/>
    <w:tmpl w:val="4B64A888"/>
    <w:lvl w:ilvl="0" w:tplc="080A001B">
      <w:start w:val="1"/>
      <w:numFmt w:val="lowerRoman"/>
      <w:lvlText w:val="%1."/>
      <w:lvlJc w:val="right"/>
      <w:pPr>
        <w:ind w:left="1429" w:hanging="360"/>
      </w:p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F54383F"/>
    <w:multiLevelType w:val="hybridMultilevel"/>
    <w:tmpl w:val="66566EB2"/>
    <w:lvl w:ilvl="0" w:tplc="822EC40A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1" w:tplc="6DF820EC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2" w:tplc="5BEA87FA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FBD0FE8C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FC90D1D4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hint="default"/>
      </w:rPr>
    </w:lvl>
    <w:lvl w:ilvl="5" w:tplc="622A5A3C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1B92F706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42506330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hint="default"/>
      </w:rPr>
    </w:lvl>
    <w:lvl w:ilvl="8" w:tplc="98FECE2C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27" w15:restartNumberingAfterBreak="0">
    <w:nsid w:val="40356F96"/>
    <w:multiLevelType w:val="hybridMultilevel"/>
    <w:tmpl w:val="C876F506"/>
    <w:lvl w:ilvl="0" w:tplc="A81E06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75994"/>
    <w:multiLevelType w:val="hybridMultilevel"/>
    <w:tmpl w:val="92043946"/>
    <w:lvl w:ilvl="0" w:tplc="080A001B">
      <w:start w:val="1"/>
      <w:numFmt w:val="lowerRoman"/>
      <w:lvlText w:val="%1."/>
      <w:lvlJc w:val="right"/>
      <w:pPr>
        <w:ind w:left="1429" w:hanging="360"/>
      </w:p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7195746"/>
    <w:multiLevelType w:val="hybridMultilevel"/>
    <w:tmpl w:val="EECE1270"/>
    <w:lvl w:ilvl="0" w:tplc="61682F60">
      <w:start w:val="1"/>
      <w:numFmt w:val="bullet"/>
      <w:lvlText w:val=""/>
      <w:lvlJc w:val="left"/>
      <w:pPr>
        <w:tabs>
          <w:tab w:val="num" w:pos="643"/>
        </w:tabs>
        <w:ind w:left="643" w:hanging="567"/>
      </w:pPr>
      <w:rPr>
        <w:rFonts w:ascii="Wingdings" w:hAnsi="Wingdings" w:hint="default"/>
        <w:color w:val="BA9800"/>
      </w:rPr>
    </w:lvl>
    <w:lvl w:ilvl="1" w:tplc="04090003">
      <w:start w:val="1"/>
      <w:numFmt w:val="bullet"/>
      <w:lvlText w:val="o"/>
      <w:lvlJc w:val="left"/>
      <w:pPr>
        <w:tabs>
          <w:tab w:val="num" w:pos="294"/>
        </w:tabs>
        <w:ind w:left="2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34"/>
        </w:tabs>
        <w:ind w:left="1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54"/>
        </w:tabs>
        <w:ind w:left="24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94"/>
        </w:tabs>
        <w:ind w:left="3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14"/>
        </w:tabs>
        <w:ind w:left="46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hint="default"/>
      </w:rPr>
    </w:lvl>
  </w:abstractNum>
  <w:abstractNum w:abstractNumId="30" w15:restartNumberingAfterBreak="0">
    <w:nsid w:val="488A0C36"/>
    <w:multiLevelType w:val="hybridMultilevel"/>
    <w:tmpl w:val="340881FE"/>
    <w:lvl w:ilvl="0" w:tplc="08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1" w15:restartNumberingAfterBreak="0">
    <w:nsid w:val="4A5A2F8E"/>
    <w:multiLevelType w:val="hybridMultilevel"/>
    <w:tmpl w:val="F4D2AE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31490"/>
    <w:multiLevelType w:val="hybridMultilevel"/>
    <w:tmpl w:val="F6BE764E"/>
    <w:lvl w:ilvl="0" w:tplc="684ECDE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CC9900"/>
      </w:rPr>
    </w:lvl>
    <w:lvl w:ilvl="1" w:tplc="101668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A266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6B6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9CBE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A3809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AA27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21A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D4689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7327C"/>
    <w:multiLevelType w:val="multilevel"/>
    <w:tmpl w:val="A0C08E22"/>
    <w:lvl w:ilvl="0">
      <w:start w:val="1"/>
      <w:numFmt w:val="decimal"/>
      <w:lvlText w:val="%1.0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4500" w:hanging="5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970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00F61AD"/>
    <w:multiLevelType w:val="multilevel"/>
    <w:tmpl w:val="A29E2AA0"/>
    <w:lvl w:ilvl="0">
      <w:start w:val="1"/>
      <w:numFmt w:val="decimal"/>
      <w:lvlText w:val="%1)"/>
      <w:lvlJc w:val="left"/>
      <w:pPr>
        <w:tabs>
          <w:tab w:val="num" w:pos="1369"/>
        </w:tabs>
        <w:ind w:left="1366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726"/>
        </w:tabs>
        <w:ind w:left="1724" w:hanging="358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2444"/>
        </w:tabs>
        <w:ind w:left="2081" w:hanging="35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35" w15:restartNumberingAfterBreak="0">
    <w:nsid w:val="60E31F16"/>
    <w:multiLevelType w:val="hybridMultilevel"/>
    <w:tmpl w:val="8CE840A6"/>
    <w:lvl w:ilvl="0" w:tplc="080A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093DBE"/>
    <w:multiLevelType w:val="multilevel"/>
    <w:tmpl w:val="79203A58"/>
    <w:lvl w:ilvl="0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7" w15:restartNumberingAfterBreak="0">
    <w:nsid w:val="71DA7F1B"/>
    <w:multiLevelType w:val="multilevel"/>
    <w:tmpl w:val="B3C8B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3C061E1"/>
    <w:multiLevelType w:val="hybridMultilevel"/>
    <w:tmpl w:val="80887436"/>
    <w:lvl w:ilvl="0" w:tplc="D32CCA9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A9C0D7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3AA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D0B2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662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4E24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3642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EE10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AC77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0763041">
    <w:abstractNumId w:val="10"/>
  </w:num>
  <w:num w:numId="2" w16cid:durableId="1229345614">
    <w:abstractNumId w:val="2"/>
  </w:num>
  <w:num w:numId="3" w16cid:durableId="1825659071">
    <w:abstractNumId w:val="17"/>
  </w:num>
  <w:num w:numId="4" w16cid:durableId="1198467188">
    <w:abstractNumId w:val="12"/>
  </w:num>
  <w:num w:numId="5" w16cid:durableId="332418695">
    <w:abstractNumId w:val="38"/>
  </w:num>
  <w:num w:numId="6" w16cid:durableId="1335647533">
    <w:abstractNumId w:val="7"/>
  </w:num>
  <w:num w:numId="7" w16cid:durableId="2014911391">
    <w:abstractNumId w:val="19"/>
  </w:num>
  <w:num w:numId="8" w16cid:durableId="1399783483">
    <w:abstractNumId w:val="34"/>
  </w:num>
  <w:num w:numId="9" w16cid:durableId="944729270">
    <w:abstractNumId w:val="26"/>
  </w:num>
  <w:num w:numId="10" w16cid:durableId="867059184">
    <w:abstractNumId w:val="29"/>
  </w:num>
  <w:num w:numId="11" w16cid:durableId="762728774">
    <w:abstractNumId w:val="36"/>
  </w:num>
  <w:num w:numId="12" w16cid:durableId="996958406">
    <w:abstractNumId w:val="16"/>
  </w:num>
  <w:num w:numId="13" w16cid:durableId="854348532">
    <w:abstractNumId w:val="3"/>
  </w:num>
  <w:num w:numId="14" w16cid:durableId="1246570662">
    <w:abstractNumId w:val="1"/>
  </w:num>
  <w:num w:numId="15" w16cid:durableId="1877424717">
    <w:abstractNumId w:val="0"/>
  </w:num>
  <w:num w:numId="16" w16cid:durableId="1438066410">
    <w:abstractNumId w:val="23"/>
  </w:num>
  <w:num w:numId="17" w16cid:durableId="1794903679">
    <w:abstractNumId w:val="6"/>
  </w:num>
  <w:num w:numId="18" w16cid:durableId="464126597">
    <w:abstractNumId w:val="32"/>
  </w:num>
  <w:num w:numId="19" w16cid:durableId="1043671300">
    <w:abstractNumId w:val="14"/>
  </w:num>
  <w:num w:numId="20" w16cid:durableId="1380275818">
    <w:abstractNumId w:val="24"/>
  </w:num>
  <w:num w:numId="21" w16cid:durableId="1735348320">
    <w:abstractNumId w:val="37"/>
  </w:num>
  <w:num w:numId="22" w16cid:durableId="185216135">
    <w:abstractNumId w:val="11"/>
  </w:num>
  <w:num w:numId="23" w16cid:durableId="10691349">
    <w:abstractNumId w:val="33"/>
  </w:num>
  <w:num w:numId="24" w16cid:durableId="419251890">
    <w:abstractNumId w:val="22"/>
  </w:num>
  <w:num w:numId="25" w16cid:durableId="819200381">
    <w:abstractNumId w:val="5"/>
  </w:num>
  <w:num w:numId="26" w16cid:durableId="1906909299">
    <w:abstractNumId w:val="30"/>
  </w:num>
  <w:num w:numId="27" w16cid:durableId="847865661">
    <w:abstractNumId w:val="15"/>
  </w:num>
  <w:num w:numId="28" w16cid:durableId="1432816990">
    <w:abstractNumId w:val="27"/>
  </w:num>
  <w:num w:numId="29" w16cid:durableId="1940139704">
    <w:abstractNumId w:val="28"/>
  </w:num>
  <w:num w:numId="30" w16cid:durableId="532228722">
    <w:abstractNumId w:val="25"/>
  </w:num>
  <w:num w:numId="31" w16cid:durableId="693770030">
    <w:abstractNumId w:val="20"/>
  </w:num>
  <w:num w:numId="32" w16cid:durableId="1951742388">
    <w:abstractNumId w:val="21"/>
  </w:num>
  <w:num w:numId="33" w16cid:durableId="70588506">
    <w:abstractNumId w:val="13"/>
  </w:num>
  <w:num w:numId="34" w16cid:durableId="595556314">
    <w:abstractNumId w:val="35"/>
  </w:num>
  <w:num w:numId="35" w16cid:durableId="1699501212">
    <w:abstractNumId w:val="18"/>
  </w:num>
  <w:num w:numId="36" w16cid:durableId="494490055">
    <w:abstractNumId w:val="9"/>
  </w:num>
  <w:num w:numId="37" w16cid:durableId="1027636006">
    <w:abstractNumId w:val="31"/>
  </w:num>
  <w:num w:numId="38" w16cid:durableId="1431121088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s-MX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32"/>
  <w:evenAndOddHeaders/>
  <w:drawingGridHorizontalSpacing w:val="187"/>
  <w:drawingGridVerticalSpacing w:val="187"/>
  <w:noPunctuationKerning/>
  <w:characterSpacingControl w:val="doNotCompress"/>
  <w:hdrShapeDefaults>
    <o:shapedefaults v:ext="edit" spidmax="20481" style="mso-position-vertical-relative:line" fillcolor="white" stroke="f">
      <v:fill color="white" color2="black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3A6"/>
    <w:rsid w:val="0000105C"/>
    <w:rsid w:val="00001659"/>
    <w:rsid w:val="0000245E"/>
    <w:rsid w:val="00003906"/>
    <w:rsid w:val="00004DB6"/>
    <w:rsid w:val="00007A85"/>
    <w:rsid w:val="000107CE"/>
    <w:rsid w:val="000115C8"/>
    <w:rsid w:val="0002035E"/>
    <w:rsid w:val="000213E9"/>
    <w:rsid w:val="00021869"/>
    <w:rsid w:val="00021C02"/>
    <w:rsid w:val="00021C5C"/>
    <w:rsid w:val="00021DC3"/>
    <w:rsid w:val="00022C8B"/>
    <w:rsid w:val="00023E87"/>
    <w:rsid w:val="00025538"/>
    <w:rsid w:val="00025A53"/>
    <w:rsid w:val="00026F8D"/>
    <w:rsid w:val="00030301"/>
    <w:rsid w:val="00032792"/>
    <w:rsid w:val="00034826"/>
    <w:rsid w:val="00034BEF"/>
    <w:rsid w:val="00040862"/>
    <w:rsid w:val="0004099F"/>
    <w:rsid w:val="00040FA6"/>
    <w:rsid w:val="00042461"/>
    <w:rsid w:val="000429F0"/>
    <w:rsid w:val="00042B83"/>
    <w:rsid w:val="00042E4C"/>
    <w:rsid w:val="00043217"/>
    <w:rsid w:val="00043943"/>
    <w:rsid w:val="00044412"/>
    <w:rsid w:val="00044B8E"/>
    <w:rsid w:val="0004530B"/>
    <w:rsid w:val="00045E74"/>
    <w:rsid w:val="00046003"/>
    <w:rsid w:val="000464E7"/>
    <w:rsid w:val="00047047"/>
    <w:rsid w:val="000474C8"/>
    <w:rsid w:val="00050176"/>
    <w:rsid w:val="00050A6A"/>
    <w:rsid w:val="000535A1"/>
    <w:rsid w:val="0005368A"/>
    <w:rsid w:val="00056B2E"/>
    <w:rsid w:val="000574A5"/>
    <w:rsid w:val="00057A34"/>
    <w:rsid w:val="00060577"/>
    <w:rsid w:val="00060A98"/>
    <w:rsid w:val="00063105"/>
    <w:rsid w:val="00064EEF"/>
    <w:rsid w:val="0006500E"/>
    <w:rsid w:val="00067A6D"/>
    <w:rsid w:val="00070E5C"/>
    <w:rsid w:val="00071C0E"/>
    <w:rsid w:val="0007386D"/>
    <w:rsid w:val="00073A8C"/>
    <w:rsid w:val="00075515"/>
    <w:rsid w:val="00077D71"/>
    <w:rsid w:val="000817D6"/>
    <w:rsid w:val="00084034"/>
    <w:rsid w:val="00084CA3"/>
    <w:rsid w:val="00085DC4"/>
    <w:rsid w:val="0008730B"/>
    <w:rsid w:val="0008744C"/>
    <w:rsid w:val="000877C9"/>
    <w:rsid w:val="00087EAD"/>
    <w:rsid w:val="000920FE"/>
    <w:rsid w:val="0009506C"/>
    <w:rsid w:val="0009574E"/>
    <w:rsid w:val="00095AF3"/>
    <w:rsid w:val="00097529"/>
    <w:rsid w:val="000A0071"/>
    <w:rsid w:val="000A15BC"/>
    <w:rsid w:val="000A1CE4"/>
    <w:rsid w:val="000A5BBC"/>
    <w:rsid w:val="000A629D"/>
    <w:rsid w:val="000A7DAF"/>
    <w:rsid w:val="000B04C3"/>
    <w:rsid w:val="000B14D8"/>
    <w:rsid w:val="000B184D"/>
    <w:rsid w:val="000B4AFC"/>
    <w:rsid w:val="000B7744"/>
    <w:rsid w:val="000B7A93"/>
    <w:rsid w:val="000C0398"/>
    <w:rsid w:val="000C1A3E"/>
    <w:rsid w:val="000C3047"/>
    <w:rsid w:val="000C4121"/>
    <w:rsid w:val="000C5242"/>
    <w:rsid w:val="000C58C9"/>
    <w:rsid w:val="000C6ACB"/>
    <w:rsid w:val="000C6CAB"/>
    <w:rsid w:val="000D0D67"/>
    <w:rsid w:val="000D1336"/>
    <w:rsid w:val="000D192D"/>
    <w:rsid w:val="000D1E0D"/>
    <w:rsid w:val="000D36ED"/>
    <w:rsid w:val="000D3D1B"/>
    <w:rsid w:val="000D58F4"/>
    <w:rsid w:val="000D5AF1"/>
    <w:rsid w:val="000D6C0A"/>
    <w:rsid w:val="000E0738"/>
    <w:rsid w:val="000E0D68"/>
    <w:rsid w:val="000E2EF7"/>
    <w:rsid w:val="000E3834"/>
    <w:rsid w:val="000E38A5"/>
    <w:rsid w:val="000E4A44"/>
    <w:rsid w:val="000F132D"/>
    <w:rsid w:val="000F27E6"/>
    <w:rsid w:val="000F5AA0"/>
    <w:rsid w:val="000F6794"/>
    <w:rsid w:val="000F6D89"/>
    <w:rsid w:val="00101231"/>
    <w:rsid w:val="00101C46"/>
    <w:rsid w:val="00101CEF"/>
    <w:rsid w:val="0010216C"/>
    <w:rsid w:val="001058BA"/>
    <w:rsid w:val="00107930"/>
    <w:rsid w:val="001121B9"/>
    <w:rsid w:val="00112D8B"/>
    <w:rsid w:val="00114BB0"/>
    <w:rsid w:val="001158BF"/>
    <w:rsid w:val="00117967"/>
    <w:rsid w:val="00117DFC"/>
    <w:rsid w:val="001203C3"/>
    <w:rsid w:val="0012042A"/>
    <w:rsid w:val="00121BE1"/>
    <w:rsid w:val="001225D3"/>
    <w:rsid w:val="00122E0A"/>
    <w:rsid w:val="0012325D"/>
    <w:rsid w:val="00123E37"/>
    <w:rsid w:val="00125996"/>
    <w:rsid w:val="00126D29"/>
    <w:rsid w:val="00127135"/>
    <w:rsid w:val="00127A08"/>
    <w:rsid w:val="00134182"/>
    <w:rsid w:val="00135A51"/>
    <w:rsid w:val="001360EF"/>
    <w:rsid w:val="00136A76"/>
    <w:rsid w:val="00137342"/>
    <w:rsid w:val="0013793E"/>
    <w:rsid w:val="001405DA"/>
    <w:rsid w:val="00140703"/>
    <w:rsid w:val="00141230"/>
    <w:rsid w:val="00143661"/>
    <w:rsid w:val="00147503"/>
    <w:rsid w:val="00147E4C"/>
    <w:rsid w:val="00152A38"/>
    <w:rsid w:val="00152D38"/>
    <w:rsid w:val="001543C3"/>
    <w:rsid w:val="00160992"/>
    <w:rsid w:val="00161043"/>
    <w:rsid w:val="001622FC"/>
    <w:rsid w:val="001659E2"/>
    <w:rsid w:val="001671B3"/>
    <w:rsid w:val="00170C13"/>
    <w:rsid w:val="0017169D"/>
    <w:rsid w:val="00171958"/>
    <w:rsid w:val="00172073"/>
    <w:rsid w:val="00172157"/>
    <w:rsid w:val="00172A28"/>
    <w:rsid w:val="00172E03"/>
    <w:rsid w:val="00172FDC"/>
    <w:rsid w:val="0017344F"/>
    <w:rsid w:val="001734E4"/>
    <w:rsid w:val="00174834"/>
    <w:rsid w:val="001749FB"/>
    <w:rsid w:val="00175C59"/>
    <w:rsid w:val="00180807"/>
    <w:rsid w:val="0018092F"/>
    <w:rsid w:val="00181F65"/>
    <w:rsid w:val="001821A4"/>
    <w:rsid w:val="001826C1"/>
    <w:rsid w:val="00184AFA"/>
    <w:rsid w:val="00185709"/>
    <w:rsid w:val="0018686D"/>
    <w:rsid w:val="00187807"/>
    <w:rsid w:val="00187FB4"/>
    <w:rsid w:val="0019093D"/>
    <w:rsid w:val="00190DF8"/>
    <w:rsid w:val="0019110C"/>
    <w:rsid w:val="00192839"/>
    <w:rsid w:val="0019342F"/>
    <w:rsid w:val="00193572"/>
    <w:rsid w:val="0019371A"/>
    <w:rsid w:val="0019644E"/>
    <w:rsid w:val="001A5002"/>
    <w:rsid w:val="001A5623"/>
    <w:rsid w:val="001A5D65"/>
    <w:rsid w:val="001A7098"/>
    <w:rsid w:val="001A70C1"/>
    <w:rsid w:val="001A7B7C"/>
    <w:rsid w:val="001B0A36"/>
    <w:rsid w:val="001B36B4"/>
    <w:rsid w:val="001B4681"/>
    <w:rsid w:val="001B4EA7"/>
    <w:rsid w:val="001B6380"/>
    <w:rsid w:val="001C12B1"/>
    <w:rsid w:val="001C1F35"/>
    <w:rsid w:val="001C3103"/>
    <w:rsid w:val="001C3FD8"/>
    <w:rsid w:val="001C45DF"/>
    <w:rsid w:val="001C463E"/>
    <w:rsid w:val="001C7E24"/>
    <w:rsid w:val="001D0138"/>
    <w:rsid w:val="001D0E37"/>
    <w:rsid w:val="001D119F"/>
    <w:rsid w:val="001D3856"/>
    <w:rsid w:val="001D480D"/>
    <w:rsid w:val="001D4BA3"/>
    <w:rsid w:val="001D4CE3"/>
    <w:rsid w:val="001D5209"/>
    <w:rsid w:val="001D53AF"/>
    <w:rsid w:val="001D5B9C"/>
    <w:rsid w:val="001D6471"/>
    <w:rsid w:val="001D7059"/>
    <w:rsid w:val="001D7299"/>
    <w:rsid w:val="001D76C0"/>
    <w:rsid w:val="001E08BF"/>
    <w:rsid w:val="001E1242"/>
    <w:rsid w:val="001E157E"/>
    <w:rsid w:val="001E2E68"/>
    <w:rsid w:val="001E41D6"/>
    <w:rsid w:val="001E717D"/>
    <w:rsid w:val="001E767F"/>
    <w:rsid w:val="001F015A"/>
    <w:rsid w:val="001F2FDC"/>
    <w:rsid w:val="001F3094"/>
    <w:rsid w:val="001F3E4A"/>
    <w:rsid w:val="001F430A"/>
    <w:rsid w:val="001F46AA"/>
    <w:rsid w:val="001F4D5F"/>
    <w:rsid w:val="001F506A"/>
    <w:rsid w:val="001F56F5"/>
    <w:rsid w:val="001F5A44"/>
    <w:rsid w:val="001F6640"/>
    <w:rsid w:val="001F6E8F"/>
    <w:rsid w:val="001F714D"/>
    <w:rsid w:val="001F7787"/>
    <w:rsid w:val="001F7DEC"/>
    <w:rsid w:val="00200AF0"/>
    <w:rsid w:val="0020126F"/>
    <w:rsid w:val="00205B80"/>
    <w:rsid w:val="00206780"/>
    <w:rsid w:val="00206CAD"/>
    <w:rsid w:val="0020768E"/>
    <w:rsid w:val="00207F25"/>
    <w:rsid w:val="00212660"/>
    <w:rsid w:val="00212D7B"/>
    <w:rsid w:val="00212E9E"/>
    <w:rsid w:val="00213880"/>
    <w:rsid w:val="00214E7C"/>
    <w:rsid w:val="002159C8"/>
    <w:rsid w:val="0021614C"/>
    <w:rsid w:val="002162FF"/>
    <w:rsid w:val="0021686F"/>
    <w:rsid w:val="002177DC"/>
    <w:rsid w:val="00221E24"/>
    <w:rsid w:val="00222E1D"/>
    <w:rsid w:val="0022366E"/>
    <w:rsid w:val="00224D6A"/>
    <w:rsid w:val="00225ABA"/>
    <w:rsid w:val="00226519"/>
    <w:rsid w:val="0023143E"/>
    <w:rsid w:val="00232BE6"/>
    <w:rsid w:val="00233080"/>
    <w:rsid w:val="00236A1E"/>
    <w:rsid w:val="002375BC"/>
    <w:rsid w:val="00237E80"/>
    <w:rsid w:val="002429EF"/>
    <w:rsid w:val="00244FF4"/>
    <w:rsid w:val="00245AEC"/>
    <w:rsid w:val="00250189"/>
    <w:rsid w:val="00250D84"/>
    <w:rsid w:val="002523E6"/>
    <w:rsid w:val="002528B0"/>
    <w:rsid w:val="00252A5C"/>
    <w:rsid w:val="002548FB"/>
    <w:rsid w:val="0025491E"/>
    <w:rsid w:val="002559E8"/>
    <w:rsid w:val="002570E6"/>
    <w:rsid w:val="002612ED"/>
    <w:rsid w:val="002614AE"/>
    <w:rsid w:val="00262020"/>
    <w:rsid w:val="00263C58"/>
    <w:rsid w:val="002664AA"/>
    <w:rsid w:val="002723A4"/>
    <w:rsid w:val="00272F46"/>
    <w:rsid w:val="002734E8"/>
    <w:rsid w:val="002752AD"/>
    <w:rsid w:val="002756B9"/>
    <w:rsid w:val="00276C8A"/>
    <w:rsid w:val="0027742F"/>
    <w:rsid w:val="002803E0"/>
    <w:rsid w:val="002807CF"/>
    <w:rsid w:val="00283434"/>
    <w:rsid w:val="00283F7C"/>
    <w:rsid w:val="00284A5C"/>
    <w:rsid w:val="002857D3"/>
    <w:rsid w:val="0028587A"/>
    <w:rsid w:val="00286F93"/>
    <w:rsid w:val="00290499"/>
    <w:rsid w:val="00292981"/>
    <w:rsid w:val="002940F8"/>
    <w:rsid w:val="002943EB"/>
    <w:rsid w:val="0029659D"/>
    <w:rsid w:val="00296D29"/>
    <w:rsid w:val="002A07A8"/>
    <w:rsid w:val="002A3213"/>
    <w:rsid w:val="002A390A"/>
    <w:rsid w:val="002A4261"/>
    <w:rsid w:val="002A4428"/>
    <w:rsid w:val="002A46E1"/>
    <w:rsid w:val="002A4795"/>
    <w:rsid w:val="002A4AB0"/>
    <w:rsid w:val="002A4B14"/>
    <w:rsid w:val="002A5A82"/>
    <w:rsid w:val="002A6334"/>
    <w:rsid w:val="002A77FC"/>
    <w:rsid w:val="002B1E69"/>
    <w:rsid w:val="002B2703"/>
    <w:rsid w:val="002B340E"/>
    <w:rsid w:val="002B383D"/>
    <w:rsid w:val="002B6542"/>
    <w:rsid w:val="002B68B9"/>
    <w:rsid w:val="002B6C01"/>
    <w:rsid w:val="002C19EE"/>
    <w:rsid w:val="002C1AC3"/>
    <w:rsid w:val="002C2372"/>
    <w:rsid w:val="002C3523"/>
    <w:rsid w:val="002C3B92"/>
    <w:rsid w:val="002C478E"/>
    <w:rsid w:val="002C481B"/>
    <w:rsid w:val="002C6520"/>
    <w:rsid w:val="002C6AFB"/>
    <w:rsid w:val="002C74F2"/>
    <w:rsid w:val="002D0592"/>
    <w:rsid w:val="002D29CA"/>
    <w:rsid w:val="002D29EC"/>
    <w:rsid w:val="002D3B28"/>
    <w:rsid w:val="002D4407"/>
    <w:rsid w:val="002D6A08"/>
    <w:rsid w:val="002D6D62"/>
    <w:rsid w:val="002D6DEB"/>
    <w:rsid w:val="002D7621"/>
    <w:rsid w:val="002D7FE6"/>
    <w:rsid w:val="002E0A7F"/>
    <w:rsid w:val="002E2A86"/>
    <w:rsid w:val="002E2C49"/>
    <w:rsid w:val="002E46EF"/>
    <w:rsid w:val="002F1F4D"/>
    <w:rsid w:val="002F2005"/>
    <w:rsid w:val="002F2A97"/>
    <w:rsid w:val="002F2BB2"/>
    <w:rsid w:val="002F2ED2"/>
    <w:rsid w:val="002F365E"/>
    <w:rsid w:val="002F58DC"/>
    <w:rsid w:val="002F64D0"/>
    <w:rsid w:val="002F7592"/>
    <w:rsid w:val="002F7EC5"/>
    <w:rsid w:val="002F7EEB"/>
    <w:rsid w:val="00304208"/>
    <w:rsid w:val="00306743"/>
    <w:rsid w:val="0030686F"/>
    <w:rsid w:val="0031131D"/>
    <w:rsid w:val="00311B34"/>
    <w:rsid w:val="0031297E"/>
    <w:rsid w:val="0031370B"/>
    <w:rsid w:val="00314B26"/>
    <w:rsid w:val="00317507"/>
    <w:rsid w:val="00317ACD"/>
    <w:rsid w:val="00320DEC"/>
    <w:rsid w:val="00320F87"/>
    <w:rsid w:val="00322800"/>
    <w:rsid w:val="003239B0"/>
    <w:rsid w:val="003249CF"/>
    <w:rsid w:val="003254B7"/>
    <w:rsid w:val="00326F1C"/>
    <w:rsid w:val="00327CE2"/>
    <w:rsid w:val="00332EAF"/>
    <w:rsid w:val="00333BFB"/>
    <w:rsid w:val="0033448E"/>
    <w:rsid w:val="0033565D"/>
    <w:rsid w:val="003359B6"/>
    <w:rsid w:val="00336AAA"/>
    <w:rsid w:val="00342E9A"/>
    <w:rsid w:val="00342F6C"/>
    <w:rsid w:val="00344028"/>
    <w:rsid w:val="003467F2"/>
    <w:rsid w:val="00346DE2"/>
    <w:rsid w:val="00346F52"/>
    <w:rsid w:val="00347262"/>
    <w:rsid w:val="0034745A"/>
    <w:rsid w:val="00347486"/>
    <w:rsid w:val="00347AA0"/>
    <w:rsid w:val="003501A1"/>
    <w:rsid w:val="00350646"/>
    <w:rsid w:val="00352946"/>
    <w:rsid w:val="00352EE2"/>
    <w:rsid w:val="00352FA0"/>
    <w:rsid w:val="00355F13"/>
    <w:rsid w:val="003565C9"/>
    <w:rsid w:val="00356608"/>
    <w:rsid w:val="00357343"/>
    <w:rsid w:val="00361C81"/>
    <w:rsid w:val="00362DEE"/>
    <w:rsid w:val="00363DD6"/>
    <w:rsid w:val="00363E5B"/>
    <w:rsid w:val="003646B8"/>
    <w:rsid w:val="00366034"/>
    <w:rsid w:val="0036642B"/>
    <w:rsid w:val="00367BD7"/>
    <w:rsid w:val="00370C41"/>
    <w:rsid w:val="0037156E"/>
    <w:rsid w:val="00371FC1"/>
    <w:rsid w:val="003737A2"/>
    <w:rsid w:val="0037445B"/>
    <w:rsid w:val="00374FBE"/>
    <w:rsid w:val="003752B0"/>
    <w:rsid w:val="003768A2"/>
    <w:rsid w:val="003772D2"/>
    <w:rsid w:val="00377307"/>
    <w:rsid w:val="00377453"/>
    <w:rsid w:val="00382580"/>
    <w:rsid w:val="00385368"/>
    <w:rsid w:val="0038543D"/>
    <w:rsid w:val="00387688"/>
    <w:rsid w:val="003903D5"/>
    <w:rsid w:val="00390904"/>
    <w:rsid w:val="00390F62"/>
    <w:rsid w:val="00391E90"/>
    <w:rsid w:val="00392ED9"/>
    <w:rsid w:val="00393B9C"/>
    <w:rsid w:val="003950D9"/>
    <w:rsid w:val="003953C3"/>
    <w:rsid w:val="003A1EBC"/>
    <w:rsid w:val="003A25BC"/>
    <w:rsid w:val="003A445C"/>
    <w:rsid w:val="003A527F"/>
    <w:rsid w:val="003A6B17"/>
    <w:rsid w:val="003A7998"/>
    <w:rsid w:val="003A7E9A"/>
    <w:rsid w:val="003B1348"/>
    <w:rsid w:val="003B5E79"/>
    <w:rsid w:val="003B6F09"/>
    <w:rsid w:val="003C06C2"/>
    <w:rsid w:val="003C23C1"/>
    <w:rsid w:val="003C25A2"/>
    <w:rsid w:val="003C291A"/>
    <w:rsid w:val="003C3B99"/>
    <w:rsid w:val="003D2F7C"/>
    <w:rsid w:val="003D3C54"/>
    <w:rsid w:val="003D3F48"/>
    <w:rsid w:val="003D46BE"/>
    <w:rsid w:val="003D5C8D"/>
    <w:rsid w:val="003D5D03"/>
    <w:rsid w:val="003E0373"/>
    <w:rsid w:val="003E0A30"/>
    <w:rsid w:val="003E17AB"/>
    <w:rsid w:val="003E1E16"/>
    <w:rsid w:val="003E5654"/>
    <w:rsid w:val="003F053D"/>
    <w:rsid w:val="003F0E8E"/>
    <w:rsid w:val="003F15EB"/>
    <w:rsid w:val="003F188A"/>
    <w:rsid w:val="003F1CDE"/>
    <w:rsid w:val="003F1D7F"/>
    <w:rsid w:val="003F281E"/>
    <w:rsid w:val="003F2823"/>
    <w:rsid w:val="003F2911"/>
    <w:rsid w:val="003F3334"/>
    <w:rsid w:val="003F4452"/>
    <w:rsid w:val="003F47B3"/>
    <w:rsid w:val="003F5060"/>
    <w:rsid w:val="003F5463"/>
    <w:rsid w:val="003F590D"/>
    <w:rsid w:val="003F692D"/>
    <w:rsid w:val="003F6F27"/>
    <w:rsid w:val="00400032"/>
    <w:rsid w:val="00400562"/>
    <w:rsid w:val="004009EC"/>
    <w:rsid w:val="00400B1A"/>
    <w:rsid w:val="00400B9D"/>
    <w:rsid w:val="00400D95"/>
    <w:rsid w:val="004010E8"/>
    <w:rsid w:val="00401ABA"/>
    <w:rsid w:val="00402A3F"/>
    <w:rsid w:val="00403194"/>
    <w:rsid w:val="0040463A"/>
    <w:rsid w:val="00404DAD"/>
    <w:rsid w:val="00405E95"/>
    <w:rsid w:val="004139CD"/>
    <w:rsid w:val="00414B0A"/>
    <w:rsid w:val="004154B5"/>
    <w:rsid w:val="004157DA"/>
    <w:rsid w:val="00415E10"/>
    <w:rsid w:val="00415E47"/>
    <w:rsid w:val="0041642E"/>
    <w:rsid w:val="00416835"/>
    <w:rsid w:val="0041767A"/>
    <w:rsid w:val="00417D7A"/>
    <w:rsid w:val="0042048D"/>
    <w:rsid w:val="00420AEB"/>
    <w:rsid w:val="004236FA"/>
    <w:rsid w:val="00423852"/>
    <w:rsid w:val="00424C41"/>
    <w:rsid w:val="00424EAD"/>
    <w:rsid w:val="004276E4"/>
    <w:rsid w:val="004278BF"/>
    <w:rsid w:val="004312B6"/>
    <w:rsid w:val="004352AF"/>
    <w:rsid w:val="004362CB"/>
    <w:rsid w:val="0043699F"/>
    <w:rsid w:val="00441D72"/>
    <w:rsid w:val="004422ED"/>
    <w:rsid w:val="00443329"/>
    <w:rsid w:val="00443EA4"/>
    <w:rsid w:val="00444111"/>
    <w:rsid w:val="004457CF"/>
    <w:rsid w:val="00447B7C"/>
    <w:rsid w:val="00450113"/>
    <w:rsid w:val="00451238"/>
    <w:rsid w:val="00452F2E"/>
    <w:rsid w:val="00453091"/>
    <w:rsid w:val="00453B9E"/>
    <w:rsid w:val="00454023"/>
    <w:rsid w:val="00454DFC"/>
    <w:rsid w:val="004567DE"/>
    <w:rsid w:val="004572C5"/>
    <w:rsid w:val="00457CDF"/>
    <w:rsid w:val="00460A8E"/>
    <w:rsid w:val="004611D2"/>
    <w:rsid w:val="00462E91"/>
    <w:rsid w:val="00465CDB"/>
    <w:rsid w:val="004673E3"/>
    <w:rsid w:val="0046776B"/>
    <w:rsid w:val="0046787C"/>
    <w:rsid w:val="00470E2C"/>
    <w:rsid w:val="0047227A"/>
    <w:rsid w:val="004727D4"/>
    <w:rsid w:val="00473895"/>
    <w:rsid w:val="00475FFA"/>
    <w:rsid w:val="0047712E"/>
    <w:rsid w:val="0047713A"/>
    <w:rsid w:val="00477367"/>
    <w:rsid w:val="00483021"/>
    <w:rsid w:val="00486F61"/>
    <w:rsid w:val="00486FF7"/>
    <w:rsid w:val="004875B8"/>
    <w:rsid w:val="004879A3"/>
    <w:rsid w:val="00490359"/>
    <w:rsid w:val="00490689"/>
    <w:rsid w:val="0049383E"/>
    <w:rsid w:val="00493F69"/>
    <w:rsid w:val="0049439B"/>
    <w:rsid w:val="00496075"/>
    <w:rsid w:val="004970F3"/>
    <w:rsid w:val="004A08BF"/>
    <w:rsid w:val="004A0BC0"/>
    <w:rsid w:val="004A2077"/>
    <w:rsid w:val="004A21D3"/>
    <w:rsid w:val="004A3E3F"/>
    <w:rsid w:val="004A5122"/>
    <w:rsid w:val="004A556B"/>
    <w:rsid w:val="004A636D"/>
    <w:rsid w:val="004B0501"/>
    <w:rsid w:val="004B0B4A"/>
    <w:rsid w:val="004B109B"/>
    <w:rsid w:val="004B2745"/>
    <w:rsid w:val="004B3216"/>
    <w:rsid w:val="004B47F1"/>
    <w:rsid w:val="004B482B"/>
    <w:rsid w:val="004B5353"/>
    <w:rsid w:val="004C123D"/>
    <w:rsid w:val="004C24F9"/>
    <w:rsid w:val="004C333F"/>
    <w:rsid w:val="004C4556"/>
    <w:rsid w:val="004C498E"/>
    <w:rsid w:val="004C518F"/>
    <w:rsid w:val="004C6B64"/>
    <w:rsid w:val="004C7FBC"/>
    <w:rsid w:val="004D028B"/>
    <w:rsid w:val="004D087B"/>
    <w:rsid w:val="004D1227"/>
    <w:rsid w:val="004D22ED"/>
    <w:rsid w:val="004D2341"/>
    <w:rsid w:val="004D2E13"/>
    <w:rsid w:val="004D3100"/>
    <w:rsid w:val="004D38AD"/>
    <w:rsid w:val="004D3FF7"/>
    <w:rsid w:val="004D4B62"/>
    <w:rsid w:val="004D577C"/>
    <w:rsid w:val="004D5D1A"/>
    <w:rsid w:val="004D5EB5"/>
    <w:rsid w:val="004D71F0"/>
    <w:rsid w:val="004D72B6"/>
    <w:rsid w:val="004E0462"/>
    <w:rsid w:val="004E0EE0"/>
    <w:rsid w:val="004E13B8"/>
    <w:rsid w:val="004E24B9"/>
    <w:rsid w:val="004F0AE6"/>
    <w:rsid w:val="004F17F3"/>
    <w:rsid w:val="004F1975"/>
    <w:rsid w:val="004F1D3E"/>
    <w:rsid w:val="004F4AAA"/>
    <w:rsid w:val="004F512B"/>
    <w:rsid w:val="004F523C"/>
    <w:rsid w:val="004F5AA8"/>
    <w:rsid w:val="005010BA"/>
    <w:rsid w:val="00501E3A"/>
    <w:rsid w:val="00501EBB"/>
    <w:rsid w:val="00502781"/>
    <w:rsid w:val="00502E1A"/>
    <w:rsid w:val="005043FF"/>
    <w:rsid w:val="00504CA1"/>
    <w:rsid w:val="00504F9C"/>
    <w:rsid w:val="00505623"/>
    <w:rsid w:val="0050591D"/>
    <w:rsid w:val="005061D8"/>
    <w:rsid w:val="00512DEA"/>
    <w:rsid w:val="00515D79"/>
    <w:rsid w:val="00516D87"/>
    <w:rsid w:val="00516F9D"/>
    <w:rsid w:val="00517451"/>
    <w:rsid w:val="00520FC4"/>
    <w:rsid w:val="005212E0"/>
    <w:rsid w:val="00523789"/>
    <w:rsid w:val="00525904"/>
    <w:rsid w:val="00526520"/>
    <w:rsid w:val="005268A2"/>
    <w:rsid w:val="00526CBD"/>
    <w:rsid w:val="00530FC8"/>
    <w:rsid w:val="00531203"/>
    <w:rsid w:val="00531310"/>
    <w:rsid w:val="00531D92"/>
    <w:rsid w:val="00533167"/>
    <w:rsid w:val="00534569"/>
    <w:rsid w:val="0053527B"/>
    <w:rsid w:val="00536EFA"/>
    <w:rsid w:val="00541154"/>
    <w:rsid w:val="00542393"/>
    <w:rsid w:val="00542899"/>
    <w:rsid w:val="00543989"/>
    <w:rsid w:val="00543B75"/>
    <w:rsid w:val="00545197"/>
    <w:rsid w:val="00545D65"/>
    <w:rsid w:val="005476A1"/>
    <w:rsid w:val="00550CBC"/>
    <w:rsid w:val="00551B36"/>
    <w:rsid w:val="005528EA"/>
    <w:rsid w:val="00552E3C"/>
    <w:rsid w:val="00553647"/>
    <w:rsid w:val="005555F9"/>
    <w:rsid w:val="00555984"/>
    <w:rsid w:val="0055632C"/>
    <w:rsid w:val="00561199"/>
    <w:rsid w:val="00562048"/>
    <w:rsid w:val="0056460B"/>
    <w:rsid w:val="005646EF"/>
    <w:rsid w:val="0056478F"/>
    <w:rsid w:val="00565F5E"/>
    <w:rsid w:val="005669B8"/>
    <w:rsid w:val="005716E5"/>
    <w:rsid w:val="005728FD"/>
    <w:rsid w:val="005731BC"/>
    <w:rsid w:val="005745A2"/>
    <w:rsid w:val="00574AF0"/>
    <w:rsid w:val="005754C0"/>
    <w:rsid w:val="005754FE"/>
    <w:rsid w:val="005758AD"/>
    <w:rsid w:val="00575BAA"/>
    <w:rsid w:val="00577D30"/>
    <w:rsid w:val="00580FCF"/>
    <w:rsid w:val="005810C1"/>
    <w:rsid w:val="005811CE"/>
    <w:rsid w:val="0058132E"/>
    <w:rsid w:val="00581EC6"/>
    <w:rsid w:val="00582D9C"/>
    <w:rsid w:val="0058377A"/>
    <w:rsid w:val="00583C0D"/>
    <w:rsid w:val="005842F7"/>
    <w:rsid w:val="00584967"/>
    <w:rsid w:val="00585EBC"/>
    <w:rsid w:val="005867EF"/>
    <w:rsid w:val="00590D40"/>
    <w:rsid w:val="0059169B"/>
    <w:rsid w:val="00593EF1"/>
    <w:rsid w:val="00595B4B"/>
    <w:rsid w:val="00596EBA"/>
    <w:rsid w:val="00597563"/>
    <w:rsid w:val="00597E32"/>
    <w:rsid w:val="005A04ED"/>
    <w:rsid w:val="005A3A05"/>
    <w:rsid w:val="005A3D13"/>
    <w:rsid w:val="005A4BA8"/>
    <w:rsid w:val="005A4CD6"/>
    <w:rsid w:val="005A7A48"/>
    <w:rsid w:val="005B1479"/>
    <w:rsid w:val="005B2D70"/>
    <w:rsid w:val="005B4761"/>
    <w:rsid w:val="005B5025"/>
    <w:rsid w:val="005B5D21"/>
    <w:rsid w:val="005B78C3"/>
    <w:rsid w:val="005B7E83"/>
    <w:rsid w:val="005C14B3"/>
    <w:rsid w:val="005C2FF1"/>
    <w:rsid w:val="005C37EF"/>
    <w:rsid w:val="005C3A0D"/>
    <w:rsid w:val="005C44E4"/>
    <w:rsid w:val="005C765C"/>
    <w:rsid w:val="005D0703"/>
    <w:rsid w:val="005D32AE"/>
    <w:rsid w:val="005D3534"/>
    <w:rsid w:val="005D39A5"/>
    <w:rsid w:val="005D3C27"/>
    <w:rsid w:val="005D42C2"/>
    <w:rsid w:val="005D5443"/>
    <w:rsid w:val="005D61A1"/>
    <w:rsid w:val="005D6314"/>
    <w:rsid w:val="005D7310"/>
    <w:rsid w:val="005D7835"/>
    <w:rsid w:val="005D7E73"/>
    <w:rsid w:val="005D7E7E"/>
    <w:rsid w:val="005E04E7"/>
    <w:rsid w:val="005E2D75"/>
    <w:rsid w:val="005E2FA9"/>
    <w:rsid w:val="005E3F7D"/>
    <w:rsid w:val="005E689A"/>
    <w:rsid w:val="005E754C"/>
    <w:rsid w:val="005F1580"/>
    <w:rsid w:val="005F18BE"/>
    <w:rsid w:val="005F2366"/>
    <w:rsid w:val="005F3ED0"/>
    <w:rsid w:val="005F5C4B"/>
    <w:rsid w:val="005F6B61"/>
    <w:rsid w:val="00602404"/>
    <w:rsid w:val="00603999"/>
    <w:rsid w:val="006044FA"/>
    <w:rsid w:val="00604523"/>
    <w:rsid w:val="0060515E"/>
    <w:rsid w:val="0060557D"/>
    <w:rsid w:val="0060679A"/>
    <w:rsid w:val="00607177"/>
    <w:rsid w:val="00607A02"/>
    <w:rsid w:val="00611569"/>
    <w:rsid w:val="00614BDB"/>
    <w:rsid w:val="00617666"/>
    <w:rsid w:val="00620BFB"/>
    <w:rsid w:val="006242D0"/>
    <w:rsid w:val="00624653"/>
    <w:rsid w:val="006314CA"/>
    <w:rsid w:val="00631712"/>
    <w:rsid w:val="006317B3"/>
    <w:rsid w:val="006321EC"/>
    <w:rsid w:val="0063312F"/>
    <w:rsid w:val="00634561"/>
    <w:rsid w:val="00634B55"/>
    <w:rsid w:val="00640B60"/>
    <w:rsid w:val="0064197C"/>
    <w:rsid w:val="006422D6"/>
    <w:rsid w:val="00643471"/>
    <w:rsid w:val="00644A17"/>
    <w:rsid w:val="00644E53"/>
    <w:rsid w:val="00646A27"/>
    <w:rsid w:val="00646C08"/>
    <w:rsid w:val="0065039F"/>
    <w:rsid w:val="006504B2"/>
    <w:rsid w:val="00651229"/>
    <w:rsid w:val="00652F0F"/>
    <w:rsid w:val="00654003"/>
    <w:rsid w:val="006542EF"/>
    <w:rsid w:val="006543A6"/>
    <w:rsid w:val="00654443"/>
    <w:rsid w:val="00654759"/>
    <w:rsid w:val="006547D8"/>
    <w:rsid w:val="00654A1B"/>
    <w:rsid w:val="00654AAB"/>
    <w:rsid w:val="00655499"/>
    <w:rsid w:val="00655F17"/>
    <w:rsid w:val="00656F69"/>
    <w:rsid w:val="00660AB3"/>
    <w:rsid w:val="00661564"/>
    <w:rsid w:val="00661CA9"/>
    <w:rsid w:val="00662A98"/>
    <w:rsid w:val="00664620"/>
    <w:rsid w:val="00665CB1"/>
    <w:rsid w:val="00665E4A"/>
    <w:rsid w:val="00667260"/>
    <w:rsid w:val="00667352"/>
    <w:rsid w:val="00672DDF"/>
    <w:rsid w:val="006745CA"/>
    <w:rsid w:val="0067479C"/>
    <w:rsid w:val="00674FC5"/>
    <w:rsid w:val="006753CC"/>
    <w:rsid w:val="00677135"/>
    <w:rsid w:val="00677B82"/>
    <w:rsid w:val="00681443"/>
    <w:rsid w:val="00682544"/>
    <w:rsid w:val="006826A3"/>
    <w:rsid w:val="006847A8"/>
    <w:rsid w:val="00684DBB"/>
    <w:rsid w:val="00692B77"/>
    <w:rsid w:val="00692EB8"/>
    <w:rsid w:val="006965E4"/>
    <w:rsid w:val="00696AF4"/>
    <w:rsid w:val="006A0FCD"/>
    <w:rsid w:val="006A2378"/>
    <w:rsid w:val="006A2E76"/>
    <w:rsid w:val="006A372D"/>
    <w:rsid w:val="006A4771"/>
    <w:rsid w:val="006A5D6D"/>
    <w:rsid w:val="006A5EA4"/>
    <w:rsid w:val="006A6AD1"/>
    <w:rsid w:val="006A7E30"/>
    <w:rsid w:val="006B0043"/>
    <w:rsid w:val="006B036F"/>
    <w:rsid w:val="006B0A6D"/>
    <w:rsid w:val="006B0CDE"/>
    <w:rsid w:val="006B0FEC"/>
    <w:rsid w:val="006B1444"/>
    <w:rsid w:val="006B19CE"/>
    <w:rsid w:val="006B3F1F"/>
    <w:rsid w:val="006B41E0"/>
    <w:rsid w:val="006B4608"/>
    <w:rsid w:val="006B4C55"/>
    <w:rsid w:val="006B56BF"/>
    <w:rsid w:val="006B6132"/>
    <w:rsid w:val="006B61BE"/>
    <w:rsid w:val="006B7BAF"/>
    <w:rsid w:val="006C1113"/>
    <w:rsid w:val="006C114D"/>
    <w:rsid w:val="006C180F"/>
    <w:rsid w:val="006C28E3"/>
    <w:rsid w:val="006C60EF"/>
    <w:rsid w:val="006C6A5B"/>
    <w:rsid w:val="006C6BE9"/>
    <w:rsid w:val="006C7679"/>
    <w:rsid w:val="006C7DF2"/>
    <w:rsid w:val="006D040C"/>
    <w:rsid w:val="006D043D"/>
    <w:rsid w:val="006D1490"/>
    <w:rsid w:val="006D15D1"/>
    <w:rsid w:val="006D216E"/>
    <w:rsid w:val="006D2D55"/>
    <w:rsid w:val="006D3577"/>
    <w:rsid w:val="006D3B74"/>
    <w:rsid w:val="006D4E42"/>
    <w:rsid w:val="006D548A"/>
    <w:rsid w:val="006D690D"/>
    <w:rsid w:val="006D6ABA"/>
    <w:rsid w:val="006D798C"/>
    <w:rsid w:val="006E0A06"/>
    <w:rsid w:val="006E0A57"/>
    <w:rsid w:val="006E39B0"/>
    <w:rsid w:val="006E464C"/>
    <w:rsid w:val="006E4F15"/>
    <w:rsid w:val="006F10E4"/>
    <w:rsid w:val="006F13ED"/>
    <w:rsid w:val="006F1A1F"/>
    <w:rsid w:val="006F33DF"/>
    <w:rsid w:val="006F502D"/>
    <w:rsid w:val="006F5F00"/>
    <w:rsid w:val="006F76F9"/>
    <w:rsid w:val="00701314"/>
    <w:rsid w:val="007014E8"/>
    <w:rsid w:val="00701B8F"/>
    <w:rsid w:val="00701F97"/>
    <w:rsid w:val="0070245E"/>
    <w:rsid w:val="00705011"/>
    <w:rsid w:val="00705DC6"/>
    <w:rsid w:val="00705FF3"/>
    <w:rsid w:val="007156D5"/>
    <w:rsid w:val="00715ABF"/>
    <w:rsid w:val="00716B28"/>
    <w:rsid w:val="00716D88"/>
    <w:rsid w:val="00717737"/>
    <w:rsid w:val="007217F3"/>
    <w:rsid w:val="00721B05"/>
    <w:rsid w:val="00721B68"/>
    <w:rsid w:val="007222D2"/>
    <w:rsid w:val="007241B1"/>
    <w:rsid w:val="00724498"/>
    <w:rsid w:val="007246FD"/>
    <w:rsid w:val="00725107"/>
    <w:rsid w:val="00725237"/>
    <w:rsid w:val="0072560C"/>
    <w:rsid w:val="00725BBA"/>
    <w:rsid w:val="00725FFE"/>
    <w:rsid w:val="00726674"/>
    <w:rsid w:val="00726D8B"/>
    <w:rsid w:val="00731779"/>
    <w:rsid w:val="0073248F"/>
    <w:rsid w:val="00732C9E"/>
    <w:rsid w:val="00733FC1"/>
    <w:rsid w:val="0073444C"/>
    <w:rsid w:val="007347A2"/>
    <w:rsid w:val="00734E13"/>
    <w:rsid w:val="00736F65"/>
    <w:rsid w:val="00737D35"/>
    <w:rsid w:val="007405ED"/>
    <w:rsid w:val="00742839"/>
    <w:rsid w:val="00742A74"/>
    <w:rsid w:val="007430C9"/>
    <w:rsid w:val="007437D5"/>
    <w:rsid w:val="00743841"/>
    <w:rsid w:val="00744D4B"/>
    <w:rsid w:val="0074528B"/>
    <w:rsid w:val="00745CE9"/>
    <w:rsid w:val="0074611D"/>
    <w:rsid w:val="00746652"/>
    <w:rsid w:val="0074677A"/>
    <w:rsid w:val="00746B4B"/>
    <w:rsid w:val="00747A35"/>
    <w:rsid w:val="00750EEF"/>
    <w:rsid w:val="00753E82"/>
    <w:rsid w:val="00754E2E"/>
    <w:rsid w:val="00755736"/>
    <w:rsid w:val="00755D7C"/>
    <w:rsid w:val="00755E73"/>
    <w:rsid w:val="007568A0"/>
    <w:rsid w:val="00757801"/>
    <w:rsid w:val="00760211"/>
    <w:rsid w:val="00760555"/>
    <w:rsid w:val="00762AA9"/>
    <w:rsid w:val="007638D8"/>
    <w:rsid w:val="0076490E"/>
    <w:rsid w:val="00765E1F"/>
    <w:rsid w:val="00765F78"/>
    <w:rsid w:val="00771824"/>
    <w:rsid w:val="007727E8"/>
    <w:rsid w:val="00772EB8"/>
    <w:rsid w:val="00775B9F"/>
    <w:rsid w:val="0077726E"/>
    <w:rsid w:val="00777786"/>
    <w:rsid w:val="007802CA"/>
    <w:rsid w:val="00781682"/>
    <w:rsid w:val="00783438"/>
    <w:rsid w:val="007839B1"/>
    <w:rsid w:val="007865F5"/>
    <w:rsid w:val="0078693C"/>
    <w:rsid w:val="00786B5E"/>
    <w:rsid w:val="00791077"/>
    <w:rsid w:val="00796569"/>
    <w:rsid w:val="00796729"/>
    <w:rsid w:val="007A1BDE"/>
    <w:rsid w:val="007A270D"/>
    <w:rsid w:val="007A64A5"/>
    <w:rsid w:val="007A64EA"/>
    <w:rsid w:val="007B2123"/>
    <w:rsid w:val="007B2681"/>
    <w:rsid w:val="007B396A"/>
    <w:rsid w:val="007B5BA5"/>
    <w:rsid w:val="007B705E"/>
    <w:rsid w:val="007C0164"/>
    <w:rsid w:val="007C07A3"/>
    <w:rsid w:val="007C0B2A"/>
    <w:rsid w:val="007C3492"/>
    <w:rsid w:val="007C547B"/>
    <w:rsid w:val="007C576C"/>
    <w:rsid w:val="007C7569"/>
    <w:rsid w:val="007D2A3D"/>
    <w:rsid w:val="007D2B9A"/>
    <w:rsid w:val="007D406B"/>
    <w:rsid w:val="007D59A9"/>
    <w:rsid w:val="007D5E6A"/>
    <w:rsid w:val="007D604F"/>
    <w:rsid w:val="007D6E34"/>
    <w:rsid w:val="007D6F21"/>
    <w:rsid w:val="007E0710"/>
    <w:rsid w:val="007E0972"/>
    <w:rsid w:val="007E515C"/>
    <w:rsid w:val="007E5BC6"/>
    <w:rsid w:val="007E6054"/>
    <w:rsid w:val="007E66FD"/>
    <w:rsid w:val="007E6FB0"/>
    <w:rsid w:val="007E7446"/>
    <w:rsid w:val="007E7DB3"/>
    <w:rsid w:val="007F156A"/>
    <w:rsid w:val="007F2E93"/>
    <w:rsid w:val="007F3212"/>
    <w:rsid w:val="007F3DAA"/>
    <w:rsid w:val="007F4AAB"/>
    <w:rsid w:val="007F5D17"/>
    <w:rsid w:val="007F6328"/>
    <w:rsid w:val="007F71DB"/>
    <w:rsid w:val="00800F49"/>
    <w:rsid w:val="00801A11"/>
    <w:rsid w:val="008020C5"/>
    <w:rsid w:val="008040F8"/>
    <w:rsid w:val="0080527D"/>
    <w:rsid w:val="00805306"/>
    <w:rsid w:val="00805586"/>
    <w:rsid w:val="008062D0"/>
    <w:rsid w:val="008117E4"/>
    <w:rsid w:val="00812DBC"/>
    <w:rsid w:val="008137B5"/>
    <w:rsid w:val="008138CF"/>
    <w:rsid w:val="00813BA0"/>
    <w:rsid w:val="00814750"/>
    <w:rsid w:val="00817618"/>
    <w:rsid w:val="0082119F"/>
    <w:rsid w:val="0082349A"/>
    <w:rsid w:val="008234F0"/>
    <w:rsid w:val="00824F42"/>
    <w:rsid w:val="00825650"/>
    <w:rsid w:val="008256FF"/>
    <w:rsid w:val="0082679C"/>
    <w:rsid w:val="0082691F"/>
    <w:rsid w:val="00826DEE"/>
    <w:rsid w:val="00830138"/>
    <w:rsid w:val="00830D1C"/>
    <w:rsid w:val="00834F64"/>
    <w:rsid w:val="0083595E"/>
    <w:rsid w:val="008366EB"/>
    <w:rsid w:val="00837621"/>
    <w:rsid w:val="00841FCC"/>
    <w:rsid w:val="00842040"/>
    <w:rsid w:val="00842EC3"/>
    <w:rsid w:val="0084384D"/>
    <w:rsid w:val="0084537E"/>
    <w:rsid w:val="008456B7"/>
    <w:rsid w:val="008474E7"/>
    <w:rsid w:val="00850996"/>
    <w:rsid w:val="0085171E"/>
    <w:rsid w:val="0085183E"/>
    <w:rsid w:val="00851A86"/>
    <w:rsid w:val="00851F23"/>
    <w:rsid w:val="00851FFD"/>
    <w:rsid w:val="00852215"/>
    <w:rsid w:val="008542E2"/>
    <w:rsid w:val="00854AA3"/>
    <w:rsid w:val="00855262"/>
    <w:rsid w:val="00856B65"/>
    <w:rsid w:val="0086110F"/>
    <w:rsid w:val="00862873"/>
    <w:rsid w:val="00863406"/>
    <w:rsid w:val="0086509E"/>
    <w:rsid w:val="008657A6"/>
    <w:rsid w:val="00867528"/>
    <w:rsid w:val="008716A2"/>
    <w:rsid w:val="00874DB3"/>
    <w:rsid w:val="00875648"/>
    <w:rsid w:val="00875C76"/>
    <w:rsid w:val="00883CA4"/>
    <w:rsid w:val="0088403A"/>
    <w:rsid w:val="008841A7"/>
    <w:rsid w:val="008853E7"/>
    <w:rsid w:val="00885454"/>
    <w:rsid w:val="0088650A"/>
    <w:rsid w:val="008877CA"/>
    <w:rsid w:val="00887992"/>
    <w:rsid w:val="00890DCA"/>
    <w:rsid w:val="008912C9"/>
    <w:rsid w:val="008918FB"/>
    <w:rsid w:val="00893292"/>
    <w:rsid w:val="00893B7D"/>
    <w:rsid w:val="00897A3B"/>
    <w:rsid w:val="008A1368"/>
    <w:rsid w:val="008A1963"/>
    <w:rsid w:val="008A2ECE"/>
    <w:rsid w:val="008A3DB9"/>
    <w:rsid w:val="008A4199"/>
    <w:rsid w:val="008A5FC7"/>
    <w:rsid w:val="008A6F7A"/>
    <w:rsid w:val="008B0A56"/>
    <w:rsid w:val="008B0D88"/>
    <w:rsid w:val="008B24BB"/>
    <w:rsid w:val="008B3B90"/>
    <w:rsid w:val="008B4F26"/>
    <w:rsid w:val="008B544A"/>
    <w:rsid w:val="008B6600"/>
    <w:rsid w:val="008B6867"/>
    <w:rsid w:val="008B77A6"/>
    <w:rsid w:val="008B7EA5"/>
    <w:rsid w:val="008C0851"/>
    <w:rsid w:val="008C297B"/>
    <w:rsid w:val="008C2FB4"/>
    <w:rsid w:val="008C3B87"/>
    <w:rsid w:val="008C3FE1"/>
    <w:rsid w:val="008C447A"/>
    <w:rsid w:val="008D02C5"/>
    <w:rsid w:val="008D07F4"/>
    <w:rsid w:val="008D21EE"/>
    <w:rsid w:val="008D23D3"/>
    <w:rsid w:val="008D452F"/>
    <w:rsid w:val="008D6D0D"/>
    <w:rsid w:val="008E15EC"/>
    <w:rsid w:val="008E1CBB"/>
    <w:rsid w:val="008E1E8D"/>
    <w:rsid w:val="008E2309"/>
    <w:rsid w:val="008E300E"/>
    <w:rsid w:val="008E354B"/>
    <w:rsid w:val="008E4775"/>
    <w:rsid w:val="008E4CA9"/>
    <w:rsid w:val="008E5D80"/>
    <w:rsid w:val="008E6D42"/>
    <w:rsid w:val="008F0D63"/>
    <w:rsid w:val="008F0FEA"/>
    <w:rsid w:val="008F4A3C"/>
    <w:rsid w:val="008F520C"/>
    <w:rsid w:val="008F5B12"/>
    <w:rsid w:val="008F6877"/>
    <w:rsid w:val="008F6E2F"/>
    <w:rsid w:val="008F72B5"/>
    <w:rsid w:val="008F7E58"/>
    <w:rsid w:val="00902050"/>
    <w:rsid w:val="009023C3"/>
    <w:rsid w:val="00903362"/>
    <w:rsid w:val="009061F2"/>
    <w:rsid w:val="00906599"/>
    <w:rsid w:val="00910889"/>
    <w:rsid w:val="00910B80"/>
    <w:rsid w:val="009116E5"/>
    <w:rsid w:val="00911B5E"/>
    <w:rsid w:val="00911E58"/>
    <w:rsid w:val="00912B3B"/>
    <w:rsid w:val="0091329A"/>
    <w:rsid w:val="00913830"/>
    <w:rsid w:val="009140CA"/>
    <w:rsid w:val="00915AE2"/>
    <w:rsid w:val="009167E9"/>
    <w:rsid w:val="00921145"/>
    <w:rsid w:val="00921D1B"/>
    <w:rsid w:val="00922719"/>
    <w:rsid w:val="00922A76"/>
    <w:rsid w:val="00922E79"/>
    <w:rsid w:val="00923A5F"/>
    <w:rsid w:val="009258ED"/>
    <w:rsid w:val="00933CB8"/>
    <w:rsid w:val="0093478A"/>
    <w:rsid w:val="009352F6"/>
    <w:rsid w:val="0093533A"/>
    <w:rsid w:val="00935B89"/>
    <w:rsid w:val="00936ACE"/>
    <w:rsid w:val="009379FF"/>
    <w:rsid w:val="00944D60"/>
    <w:rsid w:val="00946407"/>
    <w:rsid w:val="00947B9C"/>
    <w:rsid w:val="00947EFB"/>
    <w:rsid w:val="00952205"/>
    <w:rsid w:val="0095280E"/>
    <w:rsid w:val="00953D80"/>
    <w:rsid w:val="00954196"/>
    <w:rsid w:val="00955134"/>
    <w:rsid w:val="00955407"/>
    <w:rsid w:val="009554CD"/>
    <w:rsid w:val="009567B6"/>
    <w:rsid w:val="009579AF"/>
    <w:rsid w:val="00957DC2"/>
    <w:rsid w:val="0096265E"/>
    <w:rsid w:val="00963A8D"/>
    <w:rsid w:val="00964E0A"/>
    <w:rsid w:val="00965379"/>
    <w:rsid w:val="00965417"/>
    <w:rsid w:val="00965886"/>
    <w:rsid w:val="009659F8"/>
    <w:rsid w:val="009661A1"/>
    <w:rsid w:val="00966ACC"/>
    <w:rsid w:val="00970B57"/>
    <w:rsid w:val="00970FBA"/>
    <w:rsid w:val="009723AD"/>
    <w:rsid w:val="00972B3D"/>
    <w:rsid w:val="009753EB"/>
    <w:rsid w:val="00975C25"/>
    <w:rsid w:val="009768FF"/>
    <w:rsid w:val="00983420"/>
    <w:rsid w:val="00984897"/>
    <w:rsid w:val="0098759B"/>
    <w:rsid w:val="00987827"/>
    <w:rsid w:val="0099027B"/>
    <w:rsid w:val="00990F92"/>
    <w:rsid w:val="0099190D"/>
    <w:rsid w:val="00991BF0"/>
    <w:rsid w:val="00991CAF"/>
    <w:rsid w:val="00993CEC"/>
    <w:rsid w:val="009945C5"/>
    <w:rsid w:val="009962AE"/>
    <w:rsid w:val="00996B66"/>
    <w:rsid w:val="00996FE3"/>
    <w:rsid w:val="0099755E"/>
    <w:rsid w:val="009A0095"/>
    <w:rsid w:val="009A0B5B"/>
    <w:rsid w:val="009A0BBE"/>
    <w:rsid w:val="009A107D"/>
    <w:rsid w:val="009A25F7"/>
    <w:rsid w:val="009B0092"/>
    <w:rsid w:val="009B3DBF"/>
    <w:rsid w:val="009B42A8"/>
    <w:rsid w:val="009B6902"/>
    <w:rsid w:val="009B7164"/>
    <w:rsid w:val="009C1F93"/>
    <w:rsid w:val="009C2B69"/>
    <w:rsid w:val="009C303E"/>
    <w:rsid w:val="009C5CB2"/>
    <w:rsid w:val="009D24AE"/>
    <w:rsid w:val="009D3D9E"/>
    <w:rsid w:val="009D4184"/>
    <w:rsid w:val="009D455D"/>
    <w:rsid w:val="009D5C94"/>
    <w:rsid w:val="009D7C0B"/>
    <w:rsid w:val="009D7CEC"/>
    <w:rsid w:val="009E35C0"/>
    <w:rsid w:val="009E3AEF"/>
    <w:rsid w:val="009E5A60"/>
    <w:rsid w:val="009E65B0"/>
    <w:rsid w:val="009E78F5"/>
    <w:rsid w:val="009F0807"/>
    <w:rsid w:val="009F0EA9"/>
    <w:rsid w:val="009F1235"/>
    <w:rsid w:val="009F1E52"/>
    <w:rsid w:val="009F271D"/>
    <w:rsid w:val="009F3509"/>
    <w:rsid w:val="009F5316"/>
    <w:rsid w:val="009F5677"/>
    <w:rsid w:val="009F5A3C"/>
    <w:rsid w:val="00A0275E"/>
    <w:rsid w:val="00A03F30"/>
    <w:rsid w:val="00A0556D"/>
    <w:rsid w:val="00A0685F"/>
    <w:rsid w:val="00A0751F"/>
    <w:rsid w:val="00A11BC2"/>
    <w:rsid w:val="00A11D26"/>
    <w:rsid w:val="00A12679"/>
    <w:rsid w:val="00A12E58"/>
    <w:rsid w:val="00A13001"/>
    <w:rsid w:val="00A1367F"/>
    <w:rsid w:val="00A136D2"/>
    <w:rsid w:val="00A13F7F"/>
    <w:rsid w:val="00A167E4"/>
    <w:rsid w:val="00A178A0"/>
    <w:rsid w:val="00A20BEB"/>
    <w:rsid w:val="00A2102D"/>
    <w:rsid w:val="00A21308"/>
    <w:rsid w:val="00A213A1"/>
    <w:rsid w:val="00A213BB"/>
    <w:rsid w:val="00A21F0E"/>
    <w:rsid w:val="00A23BF0"/>
    <w:rsid w:val="00A24E3A"/>
    <w:rsid w:val="00A267E1"/>
    <w:rsid w:val="00A27628"/>
    <w:rsid w:val="00A309B8"/>
    <w:rsid w:val="00A3184D"/>
    <w:rsid w:val="00A326B4"/>
    <w:rsid w:val="00A32C19"/>
    <w:rsid w:val="00A3587D"/>
    <w:rsid w:val="00A36B13"/>
    <w:rsid w:val="00A37746"/>
    <w:rsid w:val="00A41824"/>
    <w:rsid w:val="00A41F68"/>
    <w:rsid w:val="00A47807"/>
    <w:rsid w:val="00A505F8"/>
    <w:rsid w:val="00A50EF8"/>
    <w:rsid w:val="00A5149C"/>
    <w:rsid w:val="00A5385D"/>
    <w:rsid w:val="00A54026"/>
    <w:rsid w:val="00A54359"/>
    <w:rsid w:val="00A5468B"/>
    <w:rsid w:val="00A572F5"/>
    <w:rsid w:val="00A60085"/>
    <w:rsid w:val="00A624A8"/>
    <w:rsid w:val="00A648BE"/>
    <w:rsid w:val="00A6559C"/>
    <w:rsid w:val="00A65A7B"/>
    <w:rsid w:val="00A66759"/>
    <w:rsid w:val="00A6764E"/>
    <w:rsid w:val="00A67BA6"/>
    <w:rsid w:val="00A70822"/>
    <w:rsid w:val="00A71CFD"/>
    <w:rsid w:val="00A735A0"/>
    <w:rsid w:val="00A74A96"/>
    <w:rsid w:val="00A752E9"/>
    <w:rsid w:val="00A761D1"/>
    <w:rsid w:val="00A7622D"/>
    <w:rsid w:val="00A762AD"/>
    <w:rsid w:val="00A76D73"/>
    <w:rsid w:val="00A77090"/>
    <w:rsid w:val="00A77350"/>
    <w:rsid w:val="00A7784D"/>
    <w:rsid w:val="00A80154"/>
    <w:rsid w:val="00A81AEB"/>
    <w:rsid w:val="00A81BEA"/>
    <w:rsid w:val="00A83810"/>
    <w:rsid w:val="00A84D7D"/>
    <w:rsid w:val="00A85251"/>
    <w:rsid w:val="00A85585"/>
    <w:rsid w:val="00A85B64"/>
    <w:rsid w:val="00A876BC"/>
    <w:rsid w:val="00A87C6E"/>
    <w:rsid w:val="00A90E44"/>
    <w:rsid w:val="00A93263"/>
    <w:rsid w:val="00A9505B"/>
    <w:rsid w:val="00A95EA5"/>
    <w:rsid w:val="00AA237E"/>
    <w:rsid w:val="00AA3CE6"/>
    <w:rsid w:val="00AA5809"/>
    <w:rsid w:val="00AA7BCD"/>
    <w:rsid w:val="00AB03AC"/>
    <w:rsid w:val="00AB1F31"/>
    <w:rsid w:val="00AB258C"/>
    <w:rsid w:val="00AB2ECE"/>
    <w:rsid w:val="00AB5948"/>
    <w:rsid w:val="00AB6C93"/>
    <w:rsid w:val="00AB78E5"/>
    <w:rsid w:val="00AC14CF"/>
    <w:rsid w:val="00AC1F67"/>
    <w:rsid w:val="00AC408B"/>
    <w:rsid w:val="00AC75C7"/>
    <w:rsid w:val="00AC7DB9"/>
    <w:rsid w:val="00AD013E"/>
    <w:rsid w:val="00AD09EF"/>
    <w:rsid w:val="00AD138E"/>
    <w:rsid w:val="00AD14C1"/>
    <w:rsid w:val="00AD223C"/>
    <w:rsid w:val="00AD3FE5"/>
    <w:rsid w:val="00AD4974"/>
    <w:rsid w:val="00AD59E2"/>
    <w:rsid w:val="00AD62EC"/>
    <w:rsid w:val="00AD7231"/>
    <w:rsid w:val="00AD7FD7"/>
    <w:rsid w:val="00AE0F2C"/>
    <w:rsid w:val="00AE1062"/>
    <w:rsid w:val="00AE1222"/>
    <w:rsid w:val="00AE181A"/>
    <w:rsid w:val="00AE1E2E"/>
    <w:rsid w:val="00AE4DBE"/>
    <w:rsid w:val="00AE4EBF"/>
    <w:rsid w:val="00AE5ECD"/>
    <w:rsid w:val="00AE6187"/>
    <w:rsid w:val="00AE7861"/>
    <w:rsid w:val="00AF1B54"/>
    <w:rsid w:val="00AF2337"/>
    <w:rsid w:val="00AF6B1D"/>
    <w:rsid w:val="00AF6EC4"/>
    <w:rsid w:val="00AF7289"/>
    <w:rsid w:val="00AF7338"/>
    <w:rsid w:val="00B0324E"/>
    <w:rsid w:val="00B03E05"/>
    <w:rsid w:val="00B047C5"/>
    <w:rsid w:val="00B04EFE"/>
    <w:rsid w:val="00B0696B"/>
    <w:rsid w:val="00B11508"/>
    <w:rsid w:val="00B12658"/>
    <w:rsid w:val="00B12D4C"/>
    <w:rsid w:val="00B12DA9"/>
    <w:rsid w:val="00B14134"/>
    <w:rsid w:val="00B15FCC"/>
    <w:rsid w:val="00B17E2B"/>
    <w:rsid w:val="00B2339B"/>
    <w:rsid w:val="00B23833"/>
    <w:rsid w:val="00B238BB"/>
    <w:rsid w:val="00B254AB"/>
    <w:rsid w:val="00B27E17"/>
    <w:rsid w:val="00B27F81"/>
    <w:rsid w:val="00B31E1F"/>
    <w:rsid w:val="00B333F8"/>
    <w:rsid w:val="00B33546"/>
    <w:rsid w:val="00B338D5"/>
    <w:rsid w:val="00B33EA0"/>
    <w:rsid w:val="00B34279"/>
    <w:rsid w:val="00B35582"/>
    <w:rsid w:val="00B35B54"/>
    <w:rsid w:val="00B40749"/>
    <w:rsid w:val="00B41177"/>
    <w:rsid w:val="00B423FF"/>
    <w:rsid w:val="00B436F4"/>
    <w:rsid w:val="00B45D7B"/>
    <w:rsid w:val="00B502AB"/>
    <w:rsid w:val="00B557DA"/>
    <w:rsid w:val="00B56E8B"/>
    <w:rsid w:val="00B57C70"/>
    <w:rsid w:val="00B600E2"/>
    <w:rsid w:val="00B62B47"/>
    <w:rsid w:val="00B631D7"/>
    <w:rsid w:val="00B641BB"/>
    <w:rsid w:val="00B644DE"/>
    <w:rsid w:val="00B6511C"/>
    <w:rsid w:val="00B65DD8"/>
    <w:rsid w:val="00B6637C"/>
    <w:rsid w:val="00B667EC"/>
    <w:rsid w:val="00B66BEC"/>
    <w:rsid w:val="00B704F1"/>
    <w:rsid w:val="00B71263"/>
    <w:rsid w:val="00B730C6"/>
    <w:rsid w:val="00B735DC"/>
    <w:rsid w:val="00B76035"/>
    <w:rsid w:val="00B7656F"/>
    <w:rsid w:val="00B778C3"/>
    <w:rsid w:val="00B814D8"/>
    <w:rsid w:val="00B81ED7"/>
    <w:rsid w:val="00B8337A"/>
    <w:rsid w:val="00B83A31"/>
    <w:rsid w:val="00B84C0F"/>
    <w:rsid w:val="00B901AB"/>
    <w:rsid w:val="00B91740"/>
    <w:rsid w:val="00B91A42"/>
    <w:rsid w:val="00B91E96"/>
    <w:rsid w:val="00B93662"/>
    <w:rsid w:val="00B949D6"/>
    <w:rsid w:val="00B95CE4"/>
    <w:rsid w:val="00B968EA"/>
    <w:rsid w:val="00B97F82"/>
    <w:rsid w:val="00BA05B1"/>
    <w:rsid w:val="00BA0A3F"/>
    <w:rsid w:val="00BA5212"/>
    <w:rsid w:val="00BA52BE"/>
    <w:rsid w:val="00BB1B0F"/>
    <w:rsid w:val="00BB2207"/>
    <w:rsid w:val="00BB3383"/>
    <w:rsid w:val="00BB33B8"/>
    <w:rsid w:val="00BB42DD"/>
    <w:rsid w:val="00BB54F2"/>
    <w:rsid w:val="00BB5D5D"/>
    <w:rsid w:val="00BB7263"/>
    <w:rsid w:val="00BC0443"/>
    <w:rsid w:val="00BC0DCC"/>
    <w:rsid w:val="00BC167D"/>
    <w:rsid w:val="00BC2294"/>
    <w:rsid w:val="00BC248B"/>
    <w:rsid w:val="00BC377E"/>
    <w:rsid w:val="00BC39E5"/>
    <w:rsid w:val="00BC3EE5"/>
    <w:rsid w:val="00BC4253"/>
    <w:rsid w:val="00BC7A71"/>
    <w:rsid w:val="00BD1C81"/>
    <w:rsid w:val="00BD2311"/>
    <w:rsid w:val="00BD2A98"/>
    <w:rsid w:val="00BD2F43"/>
    <w:rsid w:val="00BD350C"/>
    <w:rsid w:val="00BD4EFB"/>
    <w:rsid w:val="00BD6D8D"/>
    <w:rsid w:val="00BD7386"/>
    <w:rsid w:val="00BD7FDC"/>
    <w:rsid w:val="00BE039A"/>
    <w:rsid w:val="00BE06F9"/>
    <w:rsid w:val="00BE1573"/>
    <w:rsid w:val="00BE17E6"/>
    <w:rsid w:val="00BE1AA4"/>
    <w:rsid w:val="00BE2F1D"/>
    <w:rsid w:val="00BE4092"/>
    <w:rsid w:val="00BE78C5"/>
    <w:rsid w:val="00BF2140"/>
    <w:rsid w:val="00BF26FF"/>
    <w:rsid w:val="00BF39BB"/>
    <w:rsid w:val="00BF3EE8"/>
    <w:rsid w:val="00BF4CEC"/>
    <w:rsid w:val="00C007F5"/>
    <w:rsid w:val="00C017F3"/>
    <w:rsid w:val="00C02AD3"/>
    <w:rsid w:val="00C0606C"/>
    <w:rsid w:val="00C07086"/>
    <w:rsid w:val="00C0770A"/>
    <w:rsid w:val="00C12A09"/>
    <w:rsid w:val="00C131C0"/>
    <w:rsid w:val="00C13904"/>
    <w:rsid w:val="00C13B04"/>
    <w:rsid w:val="00C1400D"/>
    <w:rsid w:val="00C148FC"/>
    <w:rsid w:val="00C1561D"/>
    <w:rsid w:val="00C15B05"/>
    <w:rsid w:val="00C201A7"/>
    <w:rsid w:val="00C23850"/>
    <w:rsid w:val="00C245D4"/>
    <w:rsid w:val="00C250D2"/>
    <w:rsid w:val="00C25E3C"/>
    <w:rsid w:val="00C26539"/>
    <w:rsid w:val="00C269C9"/>
    <w:rsid w:val="00C27C54"/>
    <w:rsid w:val="00C30634"/>
    <w:rsid w:val="00C306D8"/>
    <w:rsid w:val="00C31922"/>
    <w:rsid w:val="00C31A92"/>
    <w:rsid w:val="00C31B03"/>
    <w:rsid w:val="00C33D75"/>
    <w:rsid w:val="00C33DCF"/>
    <w:rsid w:val="00C34346"/>
    <w:rsid w:val="00C34DCC"/>
    <w:rsid w:val="00C36186"/>
    <w:rsid w:val="00C363D7"/>
    <w:rsid w:val="00C37395"/>
    <w:rsid w:val="00C376D9"/>
    <w:rsid w:val="00C3778D"/>
    <w:rsid w:val="00C379D1"/>
    <w:rsid w:val="00C40A5B"/>
    <w:rsid w:val="00C422CA"/>
    <w:rsid w:val="00C43D52"/>
    <w:rsid w:val="00C44374"/>
    <w:rsid w:val="00C448CA"/>
    <w:rsid w:val="00C44AE1"/>
    <w:rsid w:val="00C46F67"/>
    <w:rsid w:val="00C50789"/>
    <w:rsid w:val="00C50D13"/>
    <w:rsid w:val="00C517F2"/>
    <w:rsid w:val="00C52FA6"/>
    <w:rsid w:val="00C52FF7"/>
    <w:rsid w:val="00C5610B"/>
    <w:rsid w:val="00C61F5A"/>
    <w:rsid w:val="00C63E44"/>
    <w:rsid w:val="00C64068"/>
    <w:rsid w:val="00C64C66"/>
    <w:rsid w:val="00C67D04"/>
    <w:rsid w:val="00C7091A"/>
    <w:rsid w:val="00C70AB8"/>
    <w:rsid w:val="00C70D4D"/>
    <w:rsid w:val="00C71298"/>
    <w:rsid w:val="00C7185F"/>
    <w:rsid w:val="00C71F47"/>
    <w:rsid w:val="00C72E9E"/>
    <w:rsid w:val="00C74351"/>
    <w:rsid w:val="00C74BE4"/>
    <w:rsid w:val="00C77B84"/>
    <w:rsid w:val="00C814D0"/>
    <w:rsid w:val="00C81CF6"/>
    <w:rsid w:val="00C8623C"/>
    <w:rsid w:val="00C862E9"/>
    <w:rsid w:val="00C86327"/>
    <w:rsid w:val="00C877AD"/>
    <w:rsid w:val="00C90CB3"/>
    <w:rsid w:val="00C92EA1"/>
    <w:rsid w:val="00C956D8"/>
    <w:rsid w:val="00C96366"/>
    <w:rsid w:val="00C96394"/>
    <w:rsid w:val="00C96511"/>
    <w:rsid w:val="00CA08C6"/>
    <w:rsid w:val="00CA09BE"/>
    <w:rsid w:val="00CA5C71"/>
    <w:rsid w:val="00CA7CAE"/>
    <w:rsid w:val="00CB15BF"/>
    <w:rsid w:val="00CB1BD7"/>
    <w:rsid w:val="00CB2900"/>
    <w:rsid w:val="00CB2F4F"/>
    <w:rsid w:val="00CB4679"/>
    <w:rsid w:val="00CB4BE1"/>
    <w:rsid w:val="00CB523C"/>
    <w:rsid w:val="00CC0185"/>
    <w:rsid w:val="00CC05CD"/>
    <w:rsid w:val="00CC132F"/>
    <w:rsid w:val="00CC2445"/>
    <w:rsid w:val="00CC3C7A"/>
    <w:rsid w:val="00CC3CC1"/>
    <w:rsid w:val="00CC4027"/>
    <w:rsid w:val="00CC4EF8"/>
    <w:rsid w:val="00CD089B"/>
    <w:rsid w:val="00CD2595"/>
    <w:rsid w:val="00CD31D2"/>
    <w:rsid w:val="00CD36EC"/>
    <w:rsid w:val="00CD48CD"/>
    <w:rsid w:val="00CD4D6B"/>
    <w:rsid w:val="00CD5C36"/>
    <w:rsid w:val="00CD671D"/>
    <w:rsid w:val="00CD6856"/>
    <w:rsid w:val="00CD7835"/>
    <w:rsid w:val="00CE06AA"/>
    <w:rsid w:val="00CE1938"/>
    <w:rsid w:val="00CE4D3A"/>
    <w:rsid w:val="00CE5BAE"/>
    <w:rsid w:val="00CE5ECF"/>
    <w:rsid w:val="00CE648E"/>
    <w:rsid w:val="00CE7D2B"/>
    <w:rsid w:val="00CF14DC"/>
    <w:rsid w:val="00CF1527"/>
    <w:rsid w:val="00CF15C7"/>
    <w:rsid w:val="00CF3D95"/>
    <w:rsid w:val="00CF68DE"/>
    <w:rsid w:val="00CF7F09"/>
    <w:rsid w:val="00D00DFF"/>
    <w:rsid w:val="00D03076"/>
    <w:rsid w:val="00D03F2B"/>
    <w:rsid w:val="00D06F32"/>
    <w:rsid w:val="00D072CB"/>
    <w:rsid w:val="00D07B05"/>
    <w:rsid w:val="00D111E2"/>
    <w:rsid w:val="00D1149E"/>
    <w:rsid w:val="00D12DC8"/>
    <w:rsid w:val="00D130DD"/>
    <w:rsid w:val="00D13596"/>
    <w:rsid w:val="00D135B6"/>
    <w:rsid w:val="00D137CE"/>
    <w:rsid w:val="00D156E3"/>
    <w:rsid w:val="00D158AC"/>
    <w:rsid w:val="00D23028"/>
    <w:rsid w:val="00D24882"/>
    <w:rsid w:val="00D25623"/>
    <w:rsid w:val="00D259CA"/>
    <w:rsid w:val="00D25D9E"/>
    <w:rsid w:val="00D26E5B"/>
    <w:rsid w:val="00D31F4A"/>
    <w:rsid w:val="00D32EA4"/>
    <w:rsid w:val="00D33E8D"/>
    <w:rsid w:val="00D36069"/>
    <w:rsid w:val="00D36B39"/>
    <w:rsid w:val="00D40F4B"/>
    <w:rsid w:val="00D44164"/>
    <w:rsid w:val="00D46727"/>
    <w:rsid w:val="00D46C62"/>
    <w:rsid w:val="00D47710"/>
    <w:rsid w:val="00D47AD4"/>
    <w:rsid w:val="00D47EB3"/>
    <w:rsid w:val="00D51127"/>
    <w:rsid w:val="00D51303"/>
    <w:rsid w:val="00D52360"/>
    <w:rsid w:val="00D52B89"/>
    <w:rsid w:val="00D53099"/>
    <w:rsid w:val="00D57CF8"/>
    <w:rsid w:val="00D60242"/>
    <w:rsid w:val="00D60662"/>
    <w:rsid w:val="00D60697"/>
    <w:rsid w:val="00D60F01"/>
    <w:rsid w:val="00D613D6"/>
    <w:rsid w:val="00D639C3"/>
    <w:rsid w:val="00D65490"/>
    <w:rsid w:val="00D6602B"/>
    <w:rsid w:val="00D71522"/>
    <w:rsid w:val="00D727E9"/>
    <w:rsid w:val="00D73081"/>
    <w:rsid w:val="00D752A0"/>
    <w:rsid w:val="00D75AC8"/>
    <w:rsid w:val="00D81ACE"/>
    <w:rsid w:val="00D81EB3"/>
    <w:rsid w:val="00D821DA"/>
    <w:rsid w:val="00D83B92"/>
    <w:rsid w:val="00D84747"/>
    <w:rsid w:val="00D8501F"/>
    <w:rsid w:val="00D86E10"/>
    <w:rsid w:val="00D90E29"/>
    <w:rsid w:val="00D9122C"/>
    <w:rsid w:val="00D92E8D"/>
    <w:rsid w:val="00D933AA"/>
    <w:rsid w:val="00D944A8"/>
    <w:rsid w:val="00D94E31"/>
    <w:rsid w:val="00D96529"/>
    <w:rsid w:val="00D96590"/>
    <w:rsid w:val="00DA0105"/>
    <w:rsid w:val="00DA029C"/>
    <w:rsid w:val="00DA1652"/>
    <w:rsid w:val="00DA266B"/>
    <w:rsid w:val="00DA367F"/>
    <w:rsid w:val="00DA4399"/>
    <w:rsid w:val="00DA5852"/>
    <w:rsid w:val="00DA6C83"/>
    <w:rsid w:val="00DB1A0E"/>
    <w:rsid w:val="00DB22EA"/>
    <w:rsid w:val="00DB365E"/>
    <w:rsid w:val="00DB52FD"/>
    <w:rsid w:val="00DB5E21"/>
    <w:rsid w:val="00DB65D8"/>
    <w:rsid w:val="00DB7599"/>
    <w:rsid w:val="00DC0991"/>
    <w:rsid w:val="00DC1CC5"/>
    <w:rsid w:val="00DC38DB"/>
    <w:rsid w:val="00DC3C02"/>
    <w:rsid w:val="00DC41A8"/>
    <w:rsid w:val="00DC5588"/>
    <w:rsid w:val="00DC6C36"/>
    <w:rsid w:val="00DD2023"/>
    <w:rsid w:val="00DD642B"/>
    <w:rsid w:val="00DD6699"/>
    <w:rsid w:val="00DD6B92"/>
    <w:rsid w:val="00DD6DB0"/>
    <w:rsid w:val="00DD701A"/>
    <w:rsid w:val="00DD79BB"/>
    <w:rsid w:val="00DE08D0"/>
    <w:rsid w:val="00DE134F"/>
    <w:rsid w:val="00DE196E"/>
    <w:rsid w:val="00DE477E"/>
    <w:rsid w:val="00DE6237"/>
    <w:rsid w:val="00DE72B7"/>
    <w:rsid w:val="00DF2207"/>
    <w:rsid w:val="00DF4B02"/>
    <w:rsid w:val="00DF5F3B"/>
    <w:rsid w:val="00DF621B"/>
    <w:rsid w:val="00DF7154"/>
    <w:rsid w:val="00DF7265"/>
    <w:rsid w:val="00DF72D2"/>
    <w:rsid w:val="00E00960"/>
    <w:rsid w:val="00E01C86"/>
    <w:rsid w:val="00E03F79"/>
    <w:rsid w:val="00E055A0"/>
    <w:rsid w:val="00E072B4"/>
    <w:rsid w:val="00E077EC"/>
    <w:rsid w:val="00E127D4"/>
    <w:rsid w:val="00E13516"/>
    <w:rsid w:val="00E1487B"/>
    <w:rsid w:val="00E169A3"/>
    <w:rsid w:val="00E20306"/>
    <w:rsid w:val="00E204F6"/>
    <w:rsid w:val="00E209EA"/>
    <w:rsid w:val="00E22226"/>
    <w:rsid w:val="00E22FE2"/>
    <w:rsid w:val="00E23340"/>
    <w:rsid w:val="00E24D51"/>
    <w:rsid w:val="00E267BE"/>
    <w:rsid w:val="00E26A77"/>
    <w:rsid w:val="00E27E1A"/>
    <w:rsid w:val="00E27E74"/>
    <w:rsid w:val="00E300AB"/>
    <w:rsid w:val="00E32B65"/>
    <w:rsid w:val="00E3337D"/>
    <w:rsid w:val="00E34866"/>
    <w:rsid w:val="00E35BB5"/>
    <w:rsid w:val="00E35DEC"/>
    <w:rsid w:val="00E40C3F"/>
    <w:rsid w:val="00E418D8"/>
    <w:rsid w:val="00E41C17"/>
    <w:rsid w:val="00E464A2"/>
    <w:rsid w:val="00E500FE"/>
    <w:rsid w:val="00E53911"/>
    <w:rsid w:val="00E53915"/>
    <w:rsid w:val="00E53D0B"/>
    <w:rsid w:val="00E55757"/>
    <w:rsid w:val="00E565AC"/>
    <w:rsid w:val="00E567B7"/>
    <w:rsid w:val="00E56E3E"/>
    <w:rsid w:val="00E56EA6"/>
    <w:rsid w:val="00E61741"/>
    <w:rsid w:val="00E64447"/>
    <w:rsid w:val="00E65457"/>
    <w:rsid w:val="00E66561"/>
    <w:rsid w:val="00E66EF7"/>
    <w:rsid w:val="00E67DB3"/>
    <w:rsid w:val="00E70943"/>
    <w:rsid w:val="00E70B3A"/>
    <w:rsid w:val="00E73348"/>
    <w:rsid w:val="00E739CE"/>
    <w:rsid w:val="00E7452A"/>
    <w:rsid w:val="00E749B5"/>
    <w:rsid w:val="00E7749B"/>
    <w:rsid w:val="00E77A84"/>
    <w:rsid w:val="00E77FCE"/>
    <w:rsid w:val="00E818EE"/>
    <w:rsid w:val="00E827AD"/>
    <w:rsid w:val="00E83772"/>
    <w:rsid w:val="00E83B0E"/>
    <w:rsid w:val="00E83C04"/>
    <w:rsid w:val="00E852C7"/>
    <w:rsid w:val="00E85636"/>
    <w:rsid w:val="00E85735"/>
    <w:rsid w:val="00E866FC"/>
    <w:rsid w:val="00E90513"/>
    <w:rsid w:val="00E90623"/>
    <w:rsid w:val="00E90B1F"/>
    <w:rsid w:val="00E919E9"/>
    <w:rsid w:val="00E91F68"/>
    <w:rsid w:val="00E92146"/>
    <w:rsid w:val="00E92AFF"/>
    <w:rsid w:val="00E92C9C"/>
    <w:rsid w:val="00E93D45"/>
    <w:rsid w:val="00E94271"/>
    <w:rsid w:val="00E95856"/>
    <w:rsid w:val="00E95E95"/>
    <w:rsid w:val="00E96DDC"/>
    <w:rsid w:val="00E97531"/>
    <w:rsid w:val="00E9778E"/>
    <w:rsid w:val="00EA03E3"/>
    <w:rsid w:val="00EA1389"/>
    <w:rsid w:val="00EA257B"/>
    <w:rsid w:val="00EA2685"/>
    <w:rsid w:val="00EA2C0E"/>
    <w:rsid w:val="00EA2DD5"/>
    <w:rsid w:val="00EA32DE"/>
    <w:rsid w:val="00EA3390"/>
    <w:rsid w:val="00EA367D"/>
    <w:rsid w:val="00EA36AE"/>
    <w:rsid w:val="00EA3A83"/>
    <w:rsid w:val="00EA3ED8"/>
    <w:rsid w:val="00EA5B82"/>
    <w:rsid w:val="00EA6368"/>
    <w:rsid w:val="00EB04A1"/>
    <w:rsid w:val="00EB0D51"/>
    <w:rsid w:val="00EB130C"/>
    <w:rsid w:val="00EB38BD"/>
    <w:rsid w:val="00EC1DB2"/>
    <w:rsid w:val="00EC35FA"/>
    <w:rsid w:val="00EC4F80"/>
    <w:rsid w:val="00EC529A"/>
    <w:rsid w:val="00EC5C2F"/>
    <w:rsid w:val="00EC763B"/>
    <w:rsid w:val="00ED139F"/>
    <w:rsid w:val="00ED20FF"/>
    <w:rsid w:val="00ED2615"/>
    <w:rsid w:val="00ED2626"/>
    <w:rsid w:val="00ED2FC1"/>
    <w:rsid w:val="00ED66A0"/>
    <w:rsid w:val="00ED69BB"/>
    <w:rsid w:val="00EE00AA"/>
    <w:rsid w:val="00EE0822"/>
    <w:rsid w:val="00EE0BA2"/>
    <w:rsid w:val="00EE2F2F"/>
    <w:rsid w:val="00EE5066"/>
    <w:rsid w:val="00EE5200"/>
    <w:rsid w:val="00EE6660"/>
    <w:rsid w:val="00EE7FC5"/>
    <w:rsid w:val="00EF1CE8"/>
    <w:rsid w:val="00EF1EE8"/>
    <w:rsid w:val="00EF350F"/>
    <w:rsid w:val="00EF3CEA"/>
    <w:rsid w:val="00EF563B"/>
    <w:rsid w:val="00F0349B"/>
    <w:rsid w:val="00F03E7A"/>
    <w:rsid w:val="00F045F5"/>
    <w:rsid w:val="00F05182"/>
    <w:rsid w:val="00F07A13"/>
    <w:rsid w:val="00F10372"/>
    <w:rsid w:val="00F10DB4"/>
    <w:rsid w:val="00F12668"/>
    <w:rsid w:val="00F14105"/>
    <w:rsid w:val="00F14276"/>
    <w:rsid w:val="00F1531D"/>
    <w:rsid w:val="00F15AAE"/>
    <w:rsid w:val="00F17600"/>
    <w:rsid w:val="00F177AB"/>
    <w:rsid w:val="00F20141"/>
    <w:rsid w:val="00F20632"/>
    <w:rsid w:val="00F20D9F"/>
    <w:rsid w:val="00F2162F"/>
    <w:rsid w:val="00F21CEC"/>
    <w:rsid w:val="00F22CEB"/>
    <w:rsid w:val="00F23779"/>
    <w:rsid w:val="00F2475C"/>
    <w:rsid w:val="00F24D63"/>
    <w:rsid w:val="00F260DF"/>
    <w:rsid w:val="00F318F6"/>
    <w:rsid w:val="00F32654"/>
    <w:rsid w:val="00F32917"/>
    <w:rsid w:val="00F348A4"/>
    <w:rsid w:val="00F34B29"/>
    <w:rsid w:val="00F34EB0"/>
    <w:rsid w:val="00F35DC7"/>
    <w:rsid w:val="00F35DCE"/>
    <w:rsid w:val="00F3690B"/>
    <w:rsid w:val="00F37969"/>
    <w:rsid w:val="00F37A01"/>
    <w:rsid w:val="00F37D4C"/>
    <w:rsid w:val="00F37F08"/>
    <w:rsid w:val="00F413BC"/>
    <w:rsid w:val="00F41A08"/>
    <w:rsid w:val="00F4286B"/>
    <w:rsid w:val="00F437BC"/>
    <w:rsid w:val="00F45EBB"/>
    <w:rsid w:val="00F45F9B"/>
    <w:rsid w:val="00F461F7"/>
    <w:rsid w:val="00F46307"/>
    <w:rsid w:val="00F46C9D"/>
    <w:rsid w:val="00F47A06"/>
    <w:rsid w:val="00F47DB5"/>
    <w:rsid w:val="00F503F1"/>
    <w:rsid w:val="00F50A75"/>
    <w:rsid w:val="00F52418"/>
    <w:rsid w:val="00F52947"/>
    <w:rsid w:val="00F547E4"/>
    <w:rsid w:val="00F54CE5"/>
    <w:rsid w:val="00F5649A"/>
    <w:rsid w:val="00F568E9"/>
    <w:rsid w:val="00F5796C"/>
    <w:rsid w:val="00F60473"/>
    <w:rsid w:val="00F611D5"/>
    <w:rsid w:val="00F61B75"/>
    <w:rsid w:val="00F620D6"/>
    <w:rsid w:val="00F636F1"/>
    <w:rsid w:val="00F645A9"/>
    <w:rsid w:val="00F64B0B"/>
    <w:rsid w:val="00F66603"/>
    <w:rsid w:val="00F66B69"/>
    <w:rsid w:val="00F67B04"/>
    <w:rsid w:val="00F708B4"/>
    <w:rsid w:val="00F71141"/>
    <w:rsid w:val="00F72117"/>
    <w:rsid w:val="00F73732"/>
    <w:rsid w:val="00F7450F"/>
    <w:rsid w:val="00F74F29"/>
    <w:rsid w:val="00F75C6D"/>
    <w:rsid w:val="00F77A63"/>
    <w:rsid w:val="00F77CF9"/>
    <w:rsid w:val="00F80D37"/>
    <w:rsid w:val="00F8195D"/>
    <w:rsid w:val="00F83AAD"/>
    <w:rsid w:val="00F8419C"/>
    <w:rsid w:val="00F84C7D"/>
    <w:rsid w:val="00F850B0"/>
    <w:rsid w:val="00F852F7"/>
    <w:rsid w:val="00F85884"/>
    <w:rsid w:val="00F9339B"/>
    <w:rsid w:val="00F95012"/>
    <w:rsid w:val="00F969AD"/>
    <w:rsid w:val="00F97585"/>
    <w:rsid w:val="00FA15D0"/>
    <w:rsid w:val="00FA20A3"/>
    <w:rsid w:val="00FA2F15"/>
    <w:rsid w:val="00FA7A9C"/>
    <w:rsid w:val="00FB3DD6"/>
    <w:rsid w:val="00FB50F1"/>
    <w:rsid w:val="00FB5490"/>
    <w:rsid w:val="00FC2EFC"/>
    <w:rsid w:val="00FC30C6"/>
    <w:rsid w:val="00FC31BA"/>
    <w:rsid w:val="00FC3D76"/>
    <w:rsid w:val="00FC3FCE"/>
    <w:rsid w:val="00FC6694"/>
    <w:rsid w:val="00FC797F"/>
    <w:rsid w:val="00FD01D0"/>
    <w:rsid w:val="00FD207D"/>
    <w:rsid w:val="00FD24C8"/>
    <w:rsid w:val="00FD382C"/>
    <w:rsid w:val="00FD49AD"/>
    <w:rsid w:val="00FD4BDA"/>
    <w:rsid w:val="00FD65B7"/>
    <w:rsid w:val="00FD6F0E"/>
    <w:rsid w:val="00FD759C"/>
    <w:rsid w:val="00FD7FFB"/>
    <w:rsid w:val="00FE0DD2"/>
    <w:rsid w:val="00FE135C"/>
    <w:rsid w:val="00FE1739"/>
    <w:rsid w:val="00FE1809"/>
    <w:rsid w:val="00FE1C67"/>
    <w:rsid w:val="00FE2DDA"/>
    <w:rsid w:val="00FE3E23"/>
    <w:rsid w:val="00FE510D"/>
    <w:rsid w:val="00FE5127"/>
    <w:rsid w:val="00FE77B3"/>
    <w:rsid w:val="00FF3233"/>
    <w:rsid w:val="00FF376F"/>
    <w:rsid w:val="00FF3C37"/>
    <w:rsid w:val="00FF44C1"/>
    <w:rsid w:val="00FF484C"/>
    <w:rsid w:val="00FF4C9B"/>
    <w:rsid w:val="00FF502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 style="mso-position-vertical-relative:line" fillcolor="white" stroke="f">
      <v:fill color="white" color2="black"/>
      <v:stroke on="f"/>
    </o:shapedefaults>
    <o:shapelayout v:ext="edit">
      <o:idmap v:ext="edit" data="1"/>
    </o:shapelayout>
  </w:shapeDefaults>
  <w:decimalSymbol w:val="."/>
  <w:listSeparator w:val=","/>
  <w14:docId w14:val="4B62EE12"/>
  <w15:docId w15:val="{D3F5F831-5B9D-4C07-8103-B95FDCE4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3076"/>
    <w:pPr>
      <w:spacing w:after="200" w:line="276" w:lineRule="auto"/>
    </w:pPr>
    <w:rPr>
      <w:rFonts w:ascii="Trebuchet MS" w:eastAsiaTheme="minorHAnsi" w:hAnsi="Trebuchet MS" w:cstheme="minorBidi"/>
      <w:sz w:val="22"/>
      <w:szCs w:val="22"/>
      <w:lang w:val="es-MX" w:eastAsia="en-US"/>
    </w:rPr>
  </w:style>
  <w:style w:type="paragraph" w:styleId="Heading1">
    <w:name w:val="heading 1"/>
    <w:aliases w:val="Heating-1,§1.,chap"/>
    <w:basedOn w:val="Normal"/>
    <w:next w:val="Normal"/>
    <w:link w:val="Heading1Char"/>
    <w:rsid w:val="00842EC3"/>
    <w:pPr>
      <w:keepNext/>
      <w:numPr>
        <w:numId w:val="1"/>
      </w:numPr>
      <w:tabs>
        <w:tab w:val="left" w:pos="1260"/>
        <w:tab w:val="left" w:pos="1418"/>
        <w:tab w:val="left" w:pos="2160"/>
        <w:tab w:val="left" w:pos="2700"/>
        <w:tab w:val="left" w:pos="3240"/>
      </w:tabs>
      <w:outlineLvl w:val="0"/>
    </w:pPr>
    <w:rPr>
      <w:b/>
      <w:caps/>
      <w:u w:val="single"/>
    </w:rPr>
  </w:style>
  <w:style w:type="paragraph" w:styleId="Heading2">
    <w:name w:val="heading 2"/>
    <w:aliases w:val="D&amp;M2,D&amp;M 2,RSKH2,RSKH21,RSKHeading 2,DNV-H2,AETC-H2,sect,§1.1.,Heading 2 AGT ESIA,Heading 2 URS,Head2 small,RSK-H2,RSKH22,RSK-H21,Section,H2,h2,Xerox Heading 2,. (1.1),ITTHEADER2,§1.1,A Head,Heading 2 Char1,Heading 2 Char Char,ARTICLE 1.1,Majo"/>
    <w:basedOn w:val="Normal"/>
    <w:next w:val="Normal"/>
    <w:link w:val="Heading2Char"/>
    <w:rsid w:val="00824F42"/>
    <w:pPr>
      <w:keepNext/>
      <w:numPr>
        <w:ilvl w:val="1"/>
        <w:numId w:val="1"/>
      </w:numPr>
      <w:tabs>
        <w:tab w:val="left" w:pos="540"/>
      </w:tabs>
      <w:spacing w:before="60" w:after="60"/>
      <w:outlineLvl w:val="1"/>
    </w:pPr>
    <w:rPr>
      <w:b/>
    </w:rPr>
  </w:style>
  <w:style w:type="paragraph" w:styleId="Heading3">
    <w:name w:val="heading 3"/>
    <w:aliases w:val="D&amp;M3,D&amp;M 3,RSKH3,RSKH31,RSKHeading 3,DNV-H3,AETC-H3,Heading 3 AGT ESIA,h3,H3,H31,H32,H33,H331,§1.1.1,§1.1.1.,L3,ITTHEADER3,- 3rd Order Heading,Heading 31,bullet,b,2,1st sub-clause,Level 1 - 1,(a),EPIC3"/>
    <w:basedOn w:val="Normal"/>
    <w:next w:val="Normal"/>
    <w:link w:val="Heading3Char"/>
    <w:rsid w:val="00824F42"/>
    <w:pPr>
      <w:keepNext/>
      <w:numPr>
        <w:ilvl w:val="2"/>
        <w:numId w:val="1"/>
      </w:numPr>
      <w:outlineLvl w:val="2"/>
    </w:pPr>
    <w:rPr>
      <w:u w:val="single"/>
    </w:rPr>
  </w:style>
  <w:style w:type="paragraph" w:styleId="Heading4">
    <w:name w:val="heading 4"/>
    <w:aliases w:val="D&amp;M4,D&amp;M 4,RSKH4,RSKHeading 4,§1.1.1.1.,RSKH41,RSKH42,DNV-H4,Heading 4 URS,Map Title,H4,RSK-H4,§1.1.1.1,. (A.)"/>
    <w:basedOn w:val="Normal"/>
    <w:next w:val="Normal"/>
    <w:link w:val="Heading4Char"/>
    <w:rsid w:val="00824F42"/>
    <w:pPr>
      <w:keepNext/>
      <w:numPr>
        <w:ilvl w:val="3"/>
        <w:numId w:val="1"/>
      </w:numPr>
      <w:tabs>
        <w:tab w:val="left" w:pos="0"/>
      </w:tabs>
      <w:outlineLvl w:val="3"/>
    </w:pPr>
    <w:rPr>
      <w:i/>
      <w:u w:val="single"/>
    </w:rPr>
  </w:style>
  <w:style w:type="paragraph" w:styleId="Heading5">
    <w:name w:val="heading 5"/>
    <w:aliases w:val="RSKH5"/>
    <w:basedOn w:val="Normal"/>
    <w:next w:val="Normal"/>
    <w:rsid w:val="00824F42"/>
    <w:pPr>
      <w:keepNext/>
      <w:numPr>
        <w:ilvl w:val="4"/>
        <w:numId w:val="1"/>
      </w:numPr>
      <w:tabs>
        <w:tab w:val="left" w:pos="0"/>
      </w:tabs>
      <w:spacing w:before="60" w:after="60"/>
      <w:jc w:val="center"/>
      <w:outlineLvl w:val="4"/>
    </w:pPr>
    <w:rPr>
      <w:rFonts w:ascii="Book Antiqua" w:hAnsi="Book Antiqua"/>
      <w:b/>
    </w:rPr>
  </w:style>
  <w:style w:type="paragraph" w:styleId="Heading6">
    <w:name w:val="heading 6"/>
    <w:basedOn w:val="Normal"/>
    <w:next w:val="Normal"/>
    <w:rsid w:val="00824F42"/>
    <w:pPr>
      <w:keepNext/>
      <w:numPr>
        <w:ilvl w:val="5"/>
        <w:numId w:val="1"/>
      </w:numPr>
      <w:tabs>
        <w:tab w:val="left" w:pos="0"/>
      </w:tabs>
      <w:outlineLvl w:val="5"/>
    </w:pPr>
    <w:rPr>
      <w:rFonts w:ascii="Arial Black" w:hAnsi="Arial Black"/>
      <w:b/>
      <w:color w:val="FFFFFF"/>
      <w:sz w:val="28"/>
    </w:rPr>
  </w:style>
  <w:style w:type="paragraph" w:styleId="Heading7">
    <w:name w:val="heading 7"/>
    <w:basedOn w:val="Normal"/>
    <w:next w:val="Normal"/>
    <w:rsid w:val="00824F4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link w:val="Heading8Char"/>
    <w:rsid w:val="00824F4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aliases w:val="DNV-H9,App Heading"/>
    <w:basedOn w:val="Normal"/>
    <w:next w:val="Normal"/>
    <w:link w:val="Heading9Char"/>
    <w:rsid w:val="00824F42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ITTHEADER,Encabezado Linea 1,HeaderPort,Header1,Daily events,Content"/>
    <w:basedOn w:val="Normal"/>
    <w:link w:val="HeaderChar"/>
    <w:rsid w:val="00824F42"/>
    <w:pPr>
      <w:tabs>
        <w:tab w:val="center" w:pos="4320"/>
        <w:tab w:val="right" w:pos="8640"/>
      </w:tabs>
    </w:pPr>
  </w:style>
  <w:style w:type="paragraph" w:styleId="Footer">
    <w:name w:val="footer"/>
    <w:aliases w:val="AGT ESIA,ITTFOOTER"/>
    <w:basedOn w:val="Normal"/>
    <w:link w:val="FooterChar"/>
    <w:uiPriority w:val="99"/>
    <w:rsid w:val="00824F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24F42"/>
    <w:rPr>
      <w:sz w:val="20"/>
    </w:rPr>
  </w:style>
  <w:style w:type="paragraph" w:styleId="Title">
    <w:name w:val="Title"/>
    <w:basedOn w:val="Normal"/>
    <w:rsid w:val="00824F42"/>
    <w:pPr>
      <w:jc w:val="center"/>
    </w:pPr>
    <w:rPr>
      <w:rFonts w:ascii="Times New Roman" w:hAnsi="Times New Roman"/>
      <w:b/>
    </w:rPr>
  </w:style>
  <w:style w:type="paragraph" w:customStyle="1" w:styleId="Title-Front">
    <w:name w:val="Title - Front"/>
    <w:basedOn w:val="Title"/>
    <w:rsid w:val="00824F42"/>
    <w:pPr>
      <w:spacing w:before="120" w:after="240"/>
    </w:pPr>
    <w:rPr>
      <w:rFonts w:ascii="Arial Bold" w:hAnsi="Arial Bold"/>
      <w:caps/>
      <w:kern w:val="28"/>
      <w:sz w:val="36"/>
    </w:rPr>
  </w:style>
  <w:style w:type="character" w:styleId="Hyperlink">
    <w:name w:val="Hyperlink"/>
    <w:basedOn w:val="DefaultParagraphFont"/>
    <w:uiPriority w:val="99"/>
    <w:rsid w:val="00824F42"/>
    <w:rPr>
      <w:color w:val="0000FF"/>
      <w:u w:val="single"/>
    </w:rPr>
  </w:style>
  <w:style w:type="paragraph" w:styleId="TOC1">
    <w:name w:val="toc 1"/>
    <w:basedOn w:val="Body"/>
    <w:next w:val="Body"/>
    <w:uiPriority w:val="39"/>
    <w:rsid w:val="00FD759C"/>
    <w:pPr>
      <w:spacing w:before="240" w:after="240" w:line="360" w:lineRule="auto"/>
      <w:ind w:left="706" w:right="864" w:hanging="706"/>
    </w:pPr>
    <w:rPr>
      <w:rFonts w:ascii="Arial Bold" w:hAnsi="Arial Bold"/>
      <w:b/>
      <w:bCs/>
      <w:caps/>
    </w:rPr>
  </w:style>
  <w:style w:type="paragraph" w:styleId="TOC2">
    <w:name w:val="toc 2"/>
    <w:basedOn w:val="Body"/>
    <w:next w:val="Body"/>
    <w:uiPriority w:val="39"/>
    <w:rsid w:val="00FD759C"/>
    <w:pPr>
      <w:ind w:left="706" w:right="864"/>
    </w:pPr>
  </w:style>
  <w:style w:type="paragraph" w:styleId="TOAHeading">
    <w:name w:val="toa heading"/>
    <w:basedOn w:val="Normal"/>
    <w:next w:val="Normal"/>
    <w:semiHidden/>
    <w:rsid w:val="00824F42"/>
    <w:pPr>
      <w:tabs>
        <w:tab w:val="right" w:pos="9360"/>
      </w:tabs>
      <w:suppressAutoHyphens/>
    </w:pPr>
    <w:rPr>
      <w:rFonts w:ascii="Courier New" w:hAnsi="Courier New"/>
      <w:sz w:val="20"/>
      <w:lang w:val="en-US"/>
    </w:rPr>
  </w:style>
  <w:style w:type="paragraph" w:styleId="BodyText">
    <w:name w:val="Body Text"/>
    <w:aliases w:val="DNV-Body,AETC-Body,ITTBODYTEXT,teqsti,teqsti1,teqsti2,teqsti3,teqsti4,teqsti5,teqsti6,teqsti7,teqsti8,teqsti9,teqsti10,teqsti11,teqsti21,teqsti31,teqsti12,teqsti22,teqsti32,teqsti41,teqsti51,teqsti61,teqsti71,teqsti81,teqsti91"/>
    <w:basedOn w:val="Normal"/>
    <w:rsid w:val="00824F42"/>
    <w:rPr>
      <w:rFonts w:ascii="Times New Roman" w:hAnsi="Times New Roman"/>
    </w:rPr>
  </w:style>
  <w:style w:type="paragraph" w:styleId="FootnoteText">
    <w:name w:val="footnote text"/>
    <w:basedOn w:val="Normal"/>
    <w:semiHidden/>
    <w:rsid w:val="00824F42"/>
    <w:rPr>
      <w:rFonts w:ascii="Century Schoolbook" w:hAnsi="Century Schoolbook"/>
      <w:sz w:val="20"/>
    </w:rPr>
  </w:style>
  <w:style w:type="character" w:styleId="FootnoteReference">
    <w:name w:val="footnote reference"/>
    <w:basedOn w:val="DefaultParagraphFont"/>
    <w:semiHidden/>
    <w:rsid w:val="00824F42"/>
    <w:rPr>
      <w:rFonts w:ascii="Book Antiqua" w:hAnsi="Book Antiqua"/>
      <w:vertAlign w:val="superscript"/>
    </w:rPr>
  </w:style>
  <w:style w:type="paragraph" w:styleId="BalloonText">
    <w:name w:val="Balloon Text"/>
    <w:basedOn w:val="Normal"/>
    <w:link w:val="BalloonTextChar"/>
    <w:semiHidden/>
    <w:rsid w:val="00824F42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824F42"/>
    <w:rPr>
      <w:color w:val="FF0000"/>
    </w:rPr>
  </w:style>
  <w:style w:type="paragraph" w:styleId="ListBullet2">
    <w:name w:val="List Bullet 2"/>
    <w:basedOn w:val="Normal"/>
    <w:autoRedefine/>
    <w:rsid w:val="00824F42"/>
    <w:pPr>
      <w:numPr>
        <w:numId w:val="2"/>
      </w:numPr>
      <w:tabs>
        <w:tab w:val="clear" w:pos="720"/>
        <w:tab w:val="num" w:pos="643"/>
      </w:tabs>
      <w:ind w:left="643"/>
    </w:pPr>
    <w:rPr>
      <w:rFonts w:ascii="Times New Roman" w:hAnsi="Times New Roman"/>
      <w:szCs w:val="24"/>
    </w:rPr>
  </w:style>
  <w:style w:type="paragraph" w:styleId="Caption">
    <w:name w:val="caption"/>
    <w:basedOn w:val="Normal"/>
    <w:next w:val="Normal"/>
    <w:rsid w:val="00824F42"/>
    <w:pPr>
      <w:jc w:val="center"/>
    </w:pPr>
    <w:rPr>
      <w:b/>
      <w:szCs w:val="24"/>
      <w:u w:val="single"/>
      <w:lang w:val="en-US"/>
    </w:rPr>
  </w:style>
  <w:style w:type="paragraph" w:styleId="BlockText">
    <w:name w:val="Block Text"/>
    <w:basedOn w:val="Normal"/>
    <w:rsid w:val="00824F42"/>
    <w:pPr>
      <w:shd w:val="clear" w:color="auto" w:fill="FFFFFF"/>
      <w:spacing w:before="120" w:line="197" w:lineRule="exact"/>
      <w:ind w:left="749" w:right="1949"/>
    </w:pPr>
    <w:rPr>
      <w:rFonts w:ascii="Times New Roman" w:hAnsi="Times New Roman"/>
      <w:sz w:val="18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824F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824F42"/>
    <w:rPr>
      <w:rFonts w:cs="Arial"/>
      <w:bCs/>
      <w:szCs w:val="24"/>
      <w:lang w:val="en-US"/>
    </w:rPr>
  </w:style>
  <w:style w:type="paragraph" w:styleId="BodyText3">
    <w:name w:val="Body Text 3"/>
    <w:basedOn w:val="Normal"/>
    <w:rsid w:val="00824F42"/>
    <w:pPr>
      <w:spacing w:before="60" w:after="60" w:line="240" w:lineRule="atLeast"/>
    </w:pPr>
    <w:rPr>
      <w:rFonts w:cs="Arial"/>
      <w:szCs w:val="24"/>
      <w:lang w:val="en-US"/>
    </w:rPr>
  </w:style>
  <w:style w:type="character" w:styleId="FollowedHyperlink">
    <w:name w:val="FollowedHyperlink"/>
    <w:basedOn w:val="DefaultParagraphFont"/>
    <w:rsid w:val="00824F42"/>
    <w:rPr>
      <w:color w:val="800080"/>
      <w:u w:val="single"/>
    </w:rPr>
  </w:style>
  <w:style w:type="paragraph" w:styleId="TOC4">
    <w:name w:val="toc 4"/>
    <w:basedOn w:val="Body"/>
    <w:next w:val="Body"/>
    <w:autoRedefine/>
    <w:uiPriority w:val="39"/>
    <w:rsid w:val="00750EEF"/>
    <w:pPr>
      <w:ind w:left="709"/>
    </w:pPr>
    <w:rPr>
      <w:szCs w:val="18"/>
    </w:rPr>
  </w:style>
  <w:style w:type="paragraph" w:styleId="TOC3">
    <w:name w:val="toc 3"/>
    <w:basedOn w:val="Body"/>
    <w:next w:val="Body"/>
    <w:autoRedefine/>
    <w:uiPriority w:val="39"/>
    <w:rsid w:val="00FD759C"/>
    <w:pPr>
      <w:ind w:left="706" w:right="864"/>
    </w:pPr>
    <w:rPr>
      <w:iCs/>
    </w:rPr>
  </w:style>
  <w:style w:type="paragraph" w:styleId="BodyTextIndent">
    <w:name w:val="Body Text Indent"/>
    <w:aliases w:val="Body Text Indent Char Char Char,Body Text Indent Char Char,Body Text Indent Char1,Body Text Indent Char,Body Text Indent Char Char Char Char,Heading 4 Text"/>
    <w:basedOn w:val="Normal"/>
    <w:link w:val="BodyTextIndentChar2"/>
    <w:rsid w:val="00824F42"/>
    <w:pPr>
      <w:ind w:left="360"/>
    </w:pPr>
  </w:style>
  <w:style w:type="paragraph" w:styleId="BodyTextIndent2">
    <w:name w:val="Body Text Indent 2"/>
    <w:basedOn w:val="Normal"/>
    <w:rsid w:val="00824F42"/>
    <w:pPr>
      <w:ind w:left="720"/>
    </w:pPr>
    <w:rPr>
      <w:rFonts w:ascii="Tahoma" w:hAnsi="Tahoma" w:cs="Tahoma"/>
      <w:szCs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824F42"/>
    <w:pPr>
      <w:ind w:left="96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824F42"/>
    <w:pPr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824F42"/>
    <w:pPr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824F42"/>
    <w:pPr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824F42"/>
    <w:pPr>
      <w:ind w:left="1920"/>
    </w:pPr>
    <w:rPr>
      <w:rFonts w:ascii="Times New Roman" w:hAnsi="Times New Roman"/>
      <w:sz w:val="18"/>
      <w:szCs w:val="18"/>
    </w:rPr>
  </w:style>
  <w:style w:type="paragraph" w:styleId="NormalIndent">
    <w:name w:val="Normal Indent"/>
    <w:aliases w:val="Normal Indent Char4,Normal Indent Char3 Char,Normal Indent Char Char Char1,Normal Indent Char5 Char Char Char,Normal Indent Char3 Char Char Char Char,Normal Indent Char Char Char1 Char Char Char,Normal Indent Char"/>
    <w:basedOn w:val="Normal"/>
    <w:rsid w:val="008366EB"/>
    <w:pPr>
      <w:ind w:left="720"/>
    </w:pPr>
  </w:style>
  <w:style w:type="paragraph" w:styleId="ListBullet">
    <w:name w:val="List Bullet"/>
    <w:basedOn w:val="BodyText"/>
    <w:rsid w:val="008366EB"/>
    <w:pPr>
      <w:tabs>
        <w:tab w:val="num" w:pos="360"/>
        <w:tab w:val="left" w:pos="1080"/>
      </w:tabs>
      <w:spacing w:after="60"/>
      <w:ind w:left="360" w:hanging="360"/>
    </w:pPr>
    <w:rPr>
      <w:rFonts w:ascii="Arial" w:hAnsi="Arial"/>
    </w:rPr>
  </w:style>
  <w:style w:type="paragraph" w:styleId="CommentText">
    <w:name w:val="annotation text"/>
    <w:basedOn w:val="Normal"/>
    <w:link w:val="CommentTextChar"/>
    <w:rsid w:val="008366EB"/>
    <w:rPr>
      <w:sz w:val="20"/>
    </w:rPr>
  </w:style>
  <w:style w:type="table" w:styleId="TableGrid">
    <w:name w:val="Table Grid"/>
    <w:aliases w:val="Table 1"/>
    <w:basedOn w:val="TableNormal"/>
    <w:uiPriority w:val="59"/>
    <w:rsid w:val="00836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rsid w:val="008C3B87"/>
    <w:pPr>
      <w:spacing w:after="120"/>
      <w:ind w:left="283"/>
    </w:pPr>
    <w:rPr>
      <w:sz w:val="16"/>
      <w:szCs w:val="16"/>
    </w:rPr>
  </w:style>
  <w:style w:type="character" w:customStyle="1" w:styleId="Heading2Char">
    <w:name w:val="Heading 2 Char"/>
    <w:aliases w:val="D&amp;M2 Char,D&amp;M 2 Char,RSKH2 Char,RSKH21 Char,RSKHeading 2 Char,DNV-H2 Char,AETC-H2 Char,sect Char,§1.1. Char,Heading 2 AGT ESIA Char,Heading 2 URS Char,Head2 small Char,RSK-H2 Char,RSKH22 Char,RSK-H21 Char,Section Char,H2 Char,h2 Char"/>
    <w:basedOn w:val="DefaultParagraphFont"/>
    <w:link w:val="Heading2"/>
    <w:rsid w:val="00075515"/>
    <w:rPr>
      <w:rFonts w:ascii="Arial" w:hAnsi="Arial"/>
      <w:b/>
      <w:sz w:val="24"/>
      <w:lang w:val="en-GB" w:eastAsia="ru-RU"/>
    </w:rPr>
  </w:style>
  <w:style w:type="character" w:customStyle="1" w:styleId="CommentTextChar">
    <w:name w:val="Comment Text Char"/>
    <w:basedOn w:val="DefaultParagraphFont"/>
    <w:link w:val="CommentText"/>
    <w:rsid w:val="0005368A"/>
    <w:rPr>
      <w:rFonts w:ascii="Arial" w:hAnsi="Arial"/>
      <w:lang w:val="en-GB" w:eastAsia="ru-RU" w:bidi="ar-SA"/>
    </w:rPr>
  </w:style>
  <w:style w:type="character" w:styleId="CommentReference">
    <w:name w:val="annotation reference"/>
    <w:basedOn w:val="DefaultParagraphFont"/>
    <w:semiHidden/>
    <w:rsid w:val="0005368A"/>
    <w:rPr>
      <w:sz w:val="16"/>
      <w:szCs w:val="16"/>
    </w:rPr>
  </w:style>
  <w:style w:type="paragraph" w:styleId="DocumentMap">
    <w:name w:val="Document Map"/>
    <w:basedOn w:val="Normal"/>
    <w:semiHidden/>
    <w:rsid w:val="00936ACE"/>
    <w:pPr>
      <w:shd w:val="clear" w:color="auto" w:fill="000080"/>
    </w:pPr>
    <w:rPr>
      <w:rFonts w:ascii="Tahoma" w:hAnsi="Tahoma" w:cs="Tahoma"/>
      <w:sz w:val="20"/>
    </w:rPr>
  </w:style>
  <w:style w:type="character" w:customStyle="1" w:styleId="Heading9Char">
    <w:name w:val="Heading 9 Char"/>
    <w:aliases w:val="DNV-H9 Char,App Heading Char"/>
    <w:basedOn w:val="DefaultParagraphFont"/>
    <w:link w:val="Heading9"/>
    <w:rsid w:val="00A85251"/>
    <w:rPr>
      <w:rFonts w:ascii="Arial" w:hAnsi="Arial" w:cs="Arial"/>
      <w:sz w:val="22"/>
      <w:szCs w:val="22"/>
      <w:lang w:val="en-GB" w:eastAsia="ru-RU"/>
    </w:rPr>
  </w:style>
  <w:style w:type="paragraph" w:styleId="ListParagraph">
    <w:name w:val="List Paragraph"/>
    <w:aliases w:val="CAFC Bullets"/>
    <w:basedOn w:val="Normal"/>
    <w:link w:val="ListParagraphChar"/>
    <w:uiPriority w:val="34"/>
    <w:qFormat/>
    <w:rsid w:val="00BE1AA4"/>
    <w:pPr>
      <w:ind w:left="720"/>
      <w:contextualSpacing/>
    </w:pPr>
    <w:rPr>
      <w:rFonts w:ascii="Courier New" w:hAnsi="Courier New" w:cs="Courier New"/>
      <w:szCs w:val="24"/>
      <w:lang w:val="en-US"/>
    </w:rPr>
  </w:style>
  <w:style w:type="character" w:customStyle="1" w:styleId="HeaderChar">
    <w:name w:val="Header Char"/>
    <w:aliases w:val="h Char,ITTHEADER Char,Encabezado Linea 1 Char,HeaderPort Char,Header1 Char,Daily events Char,Content Char"/>
    <w:basedOn w:val="DefaultParagraphFont"/>
    <w:link w:val="Header"/>
    <w:rsid w:val="00BE1AA4"/>
    <w:rPr>
      <w:rFonts w:ascii="Arial" w:hAnsi="Arial"/>
      <w:sz w:val="24"/>
      <w:lang w:val="en-GB" w:eastAsia="ru-RU"/>
    </w:rPr>
  </w:style>
  <w:style w:type="character" w:customStyle="1" w:styleId="FooterChar">
    <w:name w:val="Footer Char"/>
    <w:aliases w:val="AGT ESIA Char,ITTFOOTER Char"/>
    <w:basedOn w:val="DefaultParagraphFont"/>
    <w:link w:val="Footer"/>
    <w:uiPriority w:val="99"/>
    <w:rsid w:val="00BE1AA4"/>
    <w:rPr>
      <w:rFonts w:ascii="Arial" w:hAnsi="Arial"/>
      <w:sz w:val="24"/>
      <w:lang w:val="en-GB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AA4"/>
    <w:rPr>
      <w:rFonts w:ascii="Tahoma" w:hAnsi="Tahoma" w:cs="Tahoma"/>
      <w:sz w:val="16"/>
      <w:szCs w:val="16"/>
      <w:lang w:val="en-GB" w:eastAsia="ru-RU"/>
    </w:rPr>
  </w:style>
  <w:style w:type="character" w:customStyle="1" w:styleId="Heading3Char">
    <w:name w:val="Heading 3 Char"/>
    <w:aliases w:val="D&amp;M3 Char,D&amp;M 3 Char,RSKH3 Char,RSKH31 Char,RSKHeading 3 Char,DNV-H3 Char,AETC-H3 Char,Heading 3 AGT ESIA Char,h3 Char,H3 Char,H31 Char,H32 Char,H33 Char,H331 Char,§1.1.1 Char,§1.1.1. Char,L3 Char,ITTHEADER3 Char,- 3rd Order Heading Char"/>
    <w:basedOn w:val="DefaultParagraphFont"/>
    <w:link w:val="Heading3"/>
    <w:rsid w:val="00BE1AA4"/>
    <w:rPr>
      <w:rFonts w:ascii="Arial" w:hAnsi="Arial"/>
      <w:sz w:val="24"/>
      <w:u w:val="single"/>
      <w:lang w:val="en-GB" w:eastAsia="ru-RU"/>
    </w:rPr>
  </w:style>
  <w:style w:type="character" w:customStyle="1" w:styleId="Heading4Char">
    <w:name w:val="Heading 4 Char"/>
    <w:aliases w:val="D&amp;M4 Char,D&amp;M 4 Char,RSKH4 Char,RSKHeading 4 Char,§1.1.1.1. Char,RSKH41 Char,RSKH42 Char,DNV-H4 Char,Heading 4 URS Char,Map Title Char,H4 Char,RSK-H4 Char,§1.1.1.1 Char,. (A.) Char"/>
    <w:basedOn w:val="DefaultParagraphFont"/>
    <w:link w:val="Heading4"/>
    <w:rsid w:val="00BE1AA4"/>
    <w:rPr>
      <w:rFonts w:ascii="Arial" w:hAnsi="Arial"/>
      <w:i/>
      <w:sz w:val="24"/>
      <w:u w:val="single"/>
      <w:lang w:val="en-GB" w:eastAsia="ru-RU"/>
    </w:rPr>
  </w:style>
  <w:style w:type="paragraph" w:styleId="NormalWeb">
    <w:name w:val="Normal (Web)"/>
    <w:basedOn w:val="Normal"/>
    <w:uiPriority w:val="99"/>
    <w:unhideWhenUsed/>
    <w:rsid w:val="00BE1AA4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character" w:customStyle="1" w:styleId="Heading1Char">
    <w:name w:val="Heading 1 Char"/>
    <w:aliases w:val="Heating-1 Char,§1. Char,chap Char"/>
    <w:basedOn w:val="DefaultParagraphFont"/>
    <w:link w:val="Heading1"/>
    <w:rsid w:val="00E56E3E"/>
    <w:rPr>
      <w:rFonts w:ascii="Trebuchet MS" w:hAnsi="Trebuchet MS"/>
      <w:b/>
      <w:caps/>
      <w:sz w:val="24"/>
      <w:u w:val="single"/>
      <w:lang w:val="en-GB"/>
    </w:rPr>
  </w:style>
  <w:style w:type="character" w:styleId="Emphasis">
    <w:name w:val="Emphasis"/>
    <w:basedOn w:val="DefaultParagraphFont"/>
    <w:uiPriority w:val="20"/>
    <w:rsid w:val="00BE1AA4"/>
    <w:rPr>
      <w:b/>
      <w:bCs/>
      <w:i w:val="0"/>
      <w:iCs w:val="0"/>
    </w:rPr>
  </w:style>
  <w:style w:type="character" w:customStyle="1" w:styleId="Heading8Char">
    <w:name w:val="Heading 8 Char"/>
    <w:basedOn w:val="DefaultParagraphFont"/>
    <w:link w:val="Heading8"/>
    <w:rsid w:val="00BE1AA4"/>
    <w:rPr>
      <w:i/>
      <w:iCs/>
      <w:sz w:val="24"/>
      <w:szCs w:val="24"/>
      <w:lang w:val="en-GB" w:eastAsia="ru-RU"/>
    </w:rPr>
  </w:style>
  <w:style w:type="paragraph" w:styleId="Revision">
    <w:name w:val="Revision"/>
    <w:hidden/>
    <w:uiPriority w:val="99"/>
    <w:semiHidden/>
    <w:rsid w:val="003F188A"/>
    <w:rPr>
      <w:rFonts w:ascii="Arial" w:hAnsi="Arial"/>
      <w:sz w:val="24"/>
      <w:lang w:eastAsia="ru-RU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40F8"/>
    <w:pPr>
      <w:keepLines/>
      <w:numPr>
        <w:numId w:val="0"/>
      </w:numPr>
      <w:tabs>
        <w:tab w:val="clear" w:pos="1418"/>
      </w:tabs>
      <w:spacing w:before="480"/>
      <w:outlineLvl w:val="9"/>
    </w:pPr>
    <w:rPr>
      <w:rFonts w:asciiTheme="majorHAnsi" w:eastAsiaTheme="majorEastAsia" w:hAnsiTheme="majorHAnsi" w:cstheme="majorBidi"/>
      <w:bCs/>
      <w:caps w:val="0"/>
      <w:color w:val="3E4043" w:themeColor="accent1" w:themeShade="BF"/>
      <w:sz w:val="28"/>
      <w:szCs w:val="28"/>
      <w:lang w:val="en-US" w:eastAsia="ja-JP"/>
    </w:rPr>
  </w:style>
  <w:style w:type="character" w:customStyle="1" w:styleId="ListParagraphChar">
    <w:name w:val="List Paragraph Char"/>
    <w:aliases w:val="CAFC Bullets Char"/>
    <w:basedOn w:val="DefaultParagraphFont"/>
    <w:link w:val="ListParagraph"/>
    <w:uiPriority w:val="34"/>
    <w:rsid w:val="00EE6660"/>
    <w:rPr>
      <w:rFonts w:ascii="Courier New" w:hAnsi="Courier New" w:cs="Courier New"/>
      <w:sz w:val="24"/>
      <w:szCs w:val="24"/>
    </w:rPr>
  </w:style>
  <w:style w:type="paragraph" w:styleId="List">
    <w:name w:val="List"/>
    <w:basedOn w:val="Normal"/>
    <w:rsid w:val="00553647"/>
    <w:pPr>
      <w:spacing w:after="120" w:line="300" w:lineRule="auto"/>
    </w:pPr>
    <w:rPr>
      <w:lang w:eastAsia="ja-JP"/>
    </w:rPr>
  </w:style>
  <w:style w:type="paragraph" w:styleId="ListBullet3">
    <w:name w:val="List Bullet 3"/>
    <w:basedOn w:val="Normal"/>
    <w:rsid w:val="00553647"/>
    <w:pPr>
      <w:numPr>
        <w:numId w:val="14"/>
      </w:numPr>
      <w:spacing w:line="300" w:lineRule="auto"/>
    </w:pPr>
    <w:rPr>
      <w:lang w:eastAsia="ja-JP"/>
    </w:rPr>
  </w:style>
  <w:style w:type="paragraph" w:styleId="ListBullet4">
    <w:name w:val="List Bullet 4"/>
    <w:basedOn w:val="Normal"/>
    <w:rsid w:val="00553647"/>
    <w:pPr>
      <w:numPr>
        <w:numId w:val="15"/>
      </w:numPr>
      <w:tabs>
        <w:tab w:val="clear" w:pos="1209"/>
      </w:tabs>
      <w:spacing w:line="300" w:lineRule="auto"/>
      <w:ind w:left="1843" w:hanging="425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53647"/>
    <w:pPr>
      <w:spacing w:line="300" w:lineRule="auto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553647"/>
    <w:rPr>
      <w:rFonts w:ascii="Trebuchet MS" w:hAnsi="Trebuchet MS"/>
      <w:b/>
      <w:bCs/>
      <w:lang w:val="en-GB" w:eastAsia="ja-JP" w:bidi="ar-SA"/>
    </w:rPr>
  </w:style>
  <w:style w:type="character" w:customStyle="1" w:styleId="BodyText2Char">
    <w:name w:val="Body Text 2 Char"/>
    <w:basedOn w:val="DefaultParagraphFont"/>
    <w:link w:val="BodyText2"/>
    <w:rsid w:val="00553647"/>
    <w:rPr>
      <w:rFonts w:ascii="Arial" w:hAnsi="Arial"/>
      <w:color w:val="FF0000"/>
      <w:sz w:val="24"/>
      <w:lang w:val="en-GB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53647"/>
    <w:rPr>
      <w:rFonts w:ascii="Arial" w:hAnsi="Arial"/>
      <w:sz w:val="16"/>
      <w:szCs w:val="16"/>
      <w:lang w:val="en-GB" w:eastAsia="ru-RU"/>
    </w:rPr>
  </w:style>
  <w:style w:type="character" w:customStyle="1" w:styleId="BodyTextIndentChar2">
    <w:name w:val="Body Text Indent Char2"/>
    <w:aliases w:val="Body Text Indent Char Char Char Char1,Body Text Indent Char Char Char1,Body Text Indent Char1 Char,Body Text Indent Char Char1,Body Text Indent Char Char Char Char Char,Heading 4 Text Char"/>
    <w:basedOn w:val="DefaultParagraphFont"/>
    <w:link w:val="BodyTextIndent"/>
    <w:locked/>
    <w:rsid w:val="00553647"/>
    <w:rPr>
      <w:rFonts w:ascii="Arial" w:hAnsi="Arial"/>
      <w:sz w:val="24"/>
      <w:lang w:val="en-GB" w:eastAsia="ru-RU"/>
    </w:rPr>
  </w:style>
  <w:style w:type="paragraph" w:styleId="ListNumber">
    <w:name w:val="List Number"/>
    <w:basedOn w:val="Normal"/>
    <w:rsid w:val="002F7EEB"/>
    <w:pPr>
      <w:tabs>
        <w:tab w:val="num" w:pos="1418"/>
      </w:tabs>
      <w:ind w:left="1418" w:hanging="397"/>
      <w:contextualSpacing/>
    </w:pPr>
  </w:style>
  <w:style w:type="paragraph" w:customStyle="1" w:styleId="Head1">
    <w:name w:val="Head1"/>
    <w:basedOn w:val="Normal"/>
    <w:next w:val="BodyMargin"/>
    <w:link w:val="Head1Char"/>
    <w:qFormat/>
    <w:rsid w:val="005B5D21"/>
    <w:pPr>
      <w:numPr>
        <w:numId w:val="19"/>
      </w:numPr>
      <w:tabs>
        <w:tab w:val="clear" w:pos="2138"/>
      </w:tabs>
      <w:spacing w:after="240"/>
      <w:ind w:left="720"/>
      <w:outlineLvl w:val="0"/>
    </w:pPr>
    <w:rPr>
      <w:rFonts w:ascii="Arial Bold" w:hAnsi="Arial Bold" w:cs="Arial"/>
      <w:b/>
      <w:bCs/>
      <w:caps/>
      <w:color w:val="000000" w:themeColor="text1"/>
      <w:sz w:val="28"/>
    </w:rPr>
  </w:style>
  <w:style w:type="character" w:customStyle="1" w:styleId="Head1Char">
    <w:name w:val="Head1 Char"/>
    <w:basedOn w:val="DefaultParagraphFont"/>
    <w:link w:val="Head1"/>
    <w:rsid w:val="005B5D21"/>
    <w:rPr>
      <w:rFonts w:ascii="Arial Bold" w:hAnsi="Arial Bold" w:cs="Arial"/>
      <w:b/>
      <w:bCs/>
      <w:caps/>
      <w:color w:val="000000" w:themeColor="text1"/>
      <w:sz w:val="28"/>
      <w:szCs w:val="22"/>
      <w:lang w:eastAsia="en-US"/>
    </w:rPr>
  </w:style>
  <w:style w:type="paragraph" w:customStyle="1" w:styleId="BodyMargin">
    <w:name w:val="Body (Margin)"/>
    <w:basedOn w:val="Normal"/>
    <w:link w:val="BodyMarginChar"/>
    <w:qFormat/>
    <w:rsid w:val="00FE135C"/>
    <w:pPr>
      <w:spacing w:line="288" w:lineRule="auto"/>
      <w:ind w:left="709" w:right="120"/>
    </w:pPr>
    <w:rPr>
      <w:rFonts w:cs="Arial"/>
    </w:rPr>
  </w:style>
  <w:style w:type="paragraph" w:customStyle="1" w:styleId="Head2">
    <w:name w:val="Head2"/>
    <w:basedOn w:val="Head1"/>
    <w:link w:val="Head2Char"/>
    <w:qFormat/>
    <w:rsid w:val="00E94271"/>
    <w:pPr>
      <w:numPr>
        <w:ilvl w:val="1"/>
      </w:numPr>
      <w:tabs>
        <w:tab w:val="clear" w:pos="1974"/>
      </w:tabs>
      <w:ind w:left="709" w:hanging="709"/>
      <w:outlineLvl w:val="1"/>
    </w:pPr>
    <w:rPr>
      <w:caps w:val="0"/>
      <w:sz w:val="24"/>
    </w:rPr>
  </w:style>
  <w:style w:type="character" w:customStyle="1" w:styleId="BodyMarginChar">
    <w:name w:val="Body (Margin) Char"/>
    <w:basedOn w:val="DefaultParagraphFont"/>
    <w:link w:val="BodyMargin"/>
    <w:rsid w:val="00FE135C"/>
    <w:rPr>
      <w:rFonts w:ascii="Arial" w:hAnsi="Arial" w:cs="Arial"/>
      <w:sz w:val="22"/>
      <w:szCs w:val="22"/>
      <w:lang w:eastAsia="en-US"/>
    </w:rPr>
  </w:style>
  <w:style w:type="paragraph" w:customStyle="1" w:styleId="Head3">
    <w:name w:val="Head3"/>
    <w:basedOn w:val="Head2"/>
    <w:link w:val="Head3Char"/>
    <w:qFormat/>
    <w:rsid w:val="00E94271"/>
    <w:pPr>
      <w:numPr>
        <w:ilvl w:val="2"/>
      </w:numPr>
      <w:tabs>
        <w:tab w:val="clear" w:pos="2340"/>
      </w:tabs>
      <w:ind w:left="709" w:hanging="709"/>
      <w:outlineLvl w:val="2"/>
    </w:pPr>
  </w:style>
  <w:style w:type="character" w:customStyle="1" w:styleId="Head2Char">
    <w:name w:val="Head2 Char"/>
    <w:basedOn w:val="Head1Char"/>
    <w:link w:val="Head2"/>
    <w:rsid w:val="00E94271"/>
    <w:rPr>
      <w:rFonts w:ascii="Arial" w:hAnsi="Arial" w:cs="Arial"/>
      <w:b/>
      <w:bCs/>
      <w:caps w:val="0"/>
      <w:color w:val="000000" w:themeColor="text1"/>
      <w:sz w:val="24"/>
      <w:szCs w:val="22"/>
      <w:lang w:eastAsia="en-US"/>
    </w:rPr>
  </w:style>
  <w:style w:type="paragraph" w:customStyle="1" w:styleId="Bulletlist">
    <w:name w:val="Bullet list"/>
    <w:basedOn w:val="Normal"/>
    <w:link w:val="BulletlistChar"/>
    <w:qFormat/>
    <w:rsid w:val="001121B9"/>
    <w:pPr>
      <w:numPr>
        <w:numId w:val="20"/>
      </w:numPr>
      <w:spacing w:after="120" w:line="288" w:lineRule="auto"/>
      <w:ind w:right="120"/>
    </w:pPr>
  </w:style>
  <w:style w:type="character" w:customStyle="1" w:styleId="Head3Char">
    <w:name w:val="Head3 Char"/>
    <w:basedOn w:val="Head2Char"/>
    <w:link w:val="Head3"/>
    <w:rsid w:val="00E94271"/>
    <w:rPr>
      <w:rFonts w:ascii="Arial" w:hAnsi="Arial" w:cs="Arial"/>
      <w:b/>
      <w:bCs/>
      <w:caps w:val="0"/>
      <w:color w:val="000000" w:themeColor="text1"/>
      <w:sz w:val="24"/>
      <w:szCs w:val="22"/>
      <w:lang w:eastAsia="en-US"/>
    </w:rPr>
  </w:style>
  <w:style w:type="paragraph" w:customStyle="1" w:styleId="tableref">
    <w:name w:val="table ref"/>
    <w:basedOn w:val="BodyMargin"/>
    <w:link w:val="tablerefChar"/>
    <w:rsid w:val="001121B9"/>
    <w:rPr>
      <w:b/>
      <w:color w:val="6CADDF"/>
      <w:sz w:val="18"/>
    </w:rPr>
  </w:style>
  <w:style w:type="character" w:customStyle="1" w:styleId="BulletlistChar">
    <w:name w:val="Bullet list Char"/>
    <w:basedOn w:val="DefaultParagraphFont"/>
    <w:link w:val="Bulletlist"/>
    <w:rsid w:val="001121B9"/>
    <w:rPr>
      <w:rFonts w:ascii="Arial" w:hAnsi="Arial"/>
      <w:sz w:val="22"/>
      <w:szCs w:val="22"/>
      <w:lang w:eastAsia="en-US"/>
    </w:rPr>
  </w:style>
  <w:style w:type="character" w:customStyle="1" w:styleId="tablerefChar">
    <w:name w:val="table ref Char"/>
    <w:basedOn w:val="BodyMarginChar"/>
    <w:link w:val="tableref"/>
    <w:rsid w:val="001121B9"/>
    <w:rPr>
      <w:rFonts w:ascii="Arial" w:hAnsi="Arial" w:cs="Arial"/>
      <w:b/>
      <w:color w:val="6CADDF"/>
      <w:sz w:val="18"/>
      <w:szCs w:val="22"/>
      <w:lang w:eastAsia="en-US"/>
    </w:rPr>
  </w:style>
  <w:style w:type="paragraph" w:customStyle="1" w:styleId="letterlist">
    <w:name w:val="letter list"/>
    <w:basedOn w:val="tableref"/>
    <w:link w:val="letterlistChar"/>
    <w:rsid w:val="00AD013E"/>
    <w:pPr>
      <w:numPr>
        <w:numId w:val="22"/>
      </w:numPr>
    </w:pPr>
  </w:style>
  <w:style w:type="paragraph" w:customStyle="1" w:styleId="Head4">
    <w:name w:val="Head4"/>
    <w:basedOn w:val="Head3"/>
    <w:link w:val="Head4Char"/>
    <w:qFormat/>
    <w:rsid w:val="00477367"/>
    <w:pPr>
      <w:numPr>
        <w:ilvl w:val="3"/>
      </w:numPr>
      <w:tabs>
        <w:tab w:val="clear" w:pos="1222"/>
      </w:tabs>
      <w:ind w:left="709" w:hanging="709"/>
      <w:outlineLvl w:val="3"/>
    </w:pPr>
  </w:style>
  <w:style w:type="character" w:customStyle="1" w:styleId="letterlistChar">
    <w:name w:val="letter list Char"/>
    <w:basedOn w:val="tablerefChar"/>
    <w:link w:val="letterlist"/>
    <w:rsid w:val="00AD013E"/>
    <w:rPr>
      <w:rFonts w:ascii="Trebuchet MS" w:hAnsi="Trebuchet MS" w:cs="Arial"/>
      <w:b/>
      <w:color w:val="6CADDF"/>
      <w:sz w:val="22"/>
      <w:szCs w:val="22"/>
      <w:u w:val="single"/>
      <w:lang w:val="en-GB" w:eastAsia="en-US"/>
    </w:rPr>
  </w:style>
  <w:style w:type="character" w:customStyle="1" w:styleId="Head4Char">
    <w:name w:val="Head4 Char"/>
    <w:basedOn w:val="Head3Char"/>
    <w:link w:val="Head4"/>
    <w:rsid w:val="00477367"/>
    <w:rPr>
      <w:rFonts w:ascii="Trebuchet MS" w:hAnsi="Trebuchet MS" w:cs="Arial"/>
      <w:b/>
      <w:bCs/>
      <w:caps w:val="0"/>
      <w:color w:val="000000" w:themeColor="text1"/>
      <w:sz w:val="22"/>
      <w:szCs w:val="22"/>
      <w:u w:val="single"/>
      <w:lang w:val="en-GB" w:eastAsia="en-US"/>
    </w:rPr>
  </w:style>
  <w:style w:type="paragraph" w:customStyle="1" w:styleId="StandardHead1">
    <w:name w:val="Standard Head1"/>
    <w:basedOn w:val="Normal"/>
    <w:link w:val="StandardHead1Char"/>
    <w:qFormat/>
    <w:rsid w:val="00E94271"/>
    <w:pPr>
      <w:ind w:right="432"/>
    </w:pPr>
    <w:rPr>
      <w:rFonts w:cs="Arial"/>
      <w:b/>
      <w:color w:val="000000" w:themeColor="text1"/>
      <w:sz w:val="28"/>
      <w:szCs w:val="24"/>
    </w:rPr>
  </w:style>
  <w:style w:type="paragraph" w:customStyle="1" w:styleId="Body">
    <w:name w:val="Body"/>
    <w:basedOn w:val="Normal"/>
    <w:link w:val="BodyChar"/>
    <w:qFormat/>
    <w:rsid w:val="00A0275E"/>
    <w:pPr>
      <w:suppressAutoHyphens/>
      <w:textAlignment w:val="center"/>
    </w:pPr>
    <w:rPr>
      <w:rFonts w:cs="Arial"/>
      <w:color w:val="000000" w:themeColor="text1" w:themeShade="BF"/>
      <w:lang w:val="en-US"/>
    </w:rPr>
  </w:style>
  <w:style w:type="character" w:customStyle="1" w:styleId="StandardHead1Char">
    <w:name w:val="Standard Head1 Char"/>
    <w:basedOn w:val="DefaultParagraphFont"/>
    <w:link w:val="StandardHead1"/>
    <w:rsid w:val="00E94271"/>
    <w:rPr>
      <w:rFonts w:ascii="Arial" w:hAnsi="Arial" w:cs="Arial"/>
      <w:b/>
      <w:color w:val="000000" w:themeColor="text1"/>
      <w:sz w:val="28"/>
      <w:szCs w:val="24"/>
      <w:lang w:eastAsia="ru-RU"/>
    </w:rPr>
  </w:style>
  <w:style w:type="character" w:customStyle="1" w:styleId="BodyChar">
    <w:name w:val="Body Char"/>
    <w:basedOn w:val="DefaultParagraphFont"/>
    <w:link w:val="Body"/>
    <w:rsid w:val="00A0275E"/>
    <w:rPr>
      <w:rFonts w:ascii="Arial" w:eastAsiaTheme="minorHAnsi" w:hAnsi="Arial" w:cs="Arial"/>
      <w:color w:val="000000" w:themeColor="text1" w:themeShade="BF"/>
      <w:sz w:val="22"/>
      <w:szCs w:val="22"/>
      <w:lang w:val="en-US" w:eastAsia="en-US"/>
    </w:rPr>
  </w:style>
  <w:style w:type="paragraph" w:customStyle="1" w:styleId="FigureRef">
    <w:name w:val="Figure Ref"/>
    <w:basedOn w:val="tableref"/>
    <w:link w:val="FigureRefChar"/>
    <w:qFormat/>
    <w:rsid w:val="00050A6A"/>
    <w:pPr>
      <w:ind w:left="0"/>
    </w:pPr>
    <w:rPr>
      <w:color w:val="000000" w:themeColor="text1"/>
    </w:rPr>
  </w:style>
  <w:style w:type="paragraph" w:customStyle="1" w:styleId="TableRef0">
    <w:name w:val="Table Ref"/>
    <w:basedOn w:val="tableref"/>
    <w:link w:val="TableRefChar0"/>
    <w:qFormat/>
    <w:rsid w:val="00050A6A"/>
    <w:pPr>
      <w:ind w:left="0"/>
    </w:pPr>
    <w:rPr>
      <w:color w:val="000000" w:themeColor="text1"/>
    </w:rPr>
  </w:style>
  <w:style w:type="character" w:customStyle="1" w:styleId="FigureRefChar">
    <w:name w:val="Figure Ref Char"/>
    <w:basedOn w:val="tablerefChar"/>
    <w:link w:val="FigureRef"/>
    <w:rsid w:val="00050A6A"/>
    <w:rPr>
      <w:rFonts w:ascii="Arial" w:hAnsi="Arial" w:cs="Arial"/>
      <w:b/>
      <w:color w:val="000000" w:themeColor="text1"/>
      <w:sz w:val="18"/>
      <w:szCs w:val="22"/>
      <w:lang w:eastAsia="en-US"/>
    </w:rPr>
  </w:style>
  <w:style w:type="character" w:customStyle="1" w:styleId="TableRefChar0">
    <w:name w:val="Table Ref Char"/>
    <w:basedOn w:val="tablerefChar"/>
    <w:link w:val="TableRef0"/>
    <w:rsid w:val="00050A6A"/>
    <w:rPr>
      <w:rFonts w:ascii="Arial" w:hAnsi="Arial" w:cs="Arial"/>
      <w:b/>
      <w:color w:val="000000" w:themeColor="text1"/>
      <w:sz w:val="18"/>
      <w:szCs w:val="22"/>
      <w:lang w:eastAsia="en-US"/>
    </w:rPr>
  </w:style>
  <w:style w:type="paragraph" w:customStyle="1" w:styleId="Table">
    <w:name w:val="Table"/>
    <w:basedOn w:val="Body"/>
    <w:link w:val="TableChar"/>
    <w:qFormat/>
    <w:rsid w:val="00EA2685"/>
  </w:style>
  <w:style w:type="character" w:customStyle="1" w:styleId="TableChar">
    <w:name w:val="Table Char"/>
    <w:basedOn w:val="BodyChar"/>
    <w:link w:val="Table"/>
    <w:rsid w:val="00EA2685"/>
    <w:rPr>
      <w:rFonts w:ascii="Arial" w:eastAsiaTheme="minorHAnsi" w:hAnsi="Arial" w:cs="Arial"/>
      <w:color w:val="000000" w:themeColor="text1" w:themeShade="BF"/>
      <w:sz w:val="22"/>
      <w:szCs w:val="22"/>
      <w:lang w:val="en-US" w:eastAsia="en-US"/>
    </w:rPr>
  </w:style>
  <w:style w:type="paragraph" w:customStyle="1" w:styleId="CustomerQuestion">
    <w:name w:val="Customer Question"/>
    <w:basedOn w:val="BodyMargin"/>
    <w:next w:val="BodyMargin"/>
    <w:link w:val="CustomerQuestionChar"/>
    <w:qFormat/>
    <w:rsid w:val="00701F97"/>
    <w:rPr>
      <w:b/>
      <w:i/>
    </w:rPr>
  </w:style>
  <w:style w:type="character" w:customStyle="1" w:styleId="CustomerQuestionChar">
    <w:name w:val="Customer Question Char"/>
    <w:basedOn w:val="BodyMarginChar"/>
    <w:link w:val="CustomerQuestion"/>
    <w:rsid w:val="00701F97"/>
    <w:rPr>
      <w:rFonts w:ascii="Arial" w:hAnsi="Arial" w:cs="Arial"/>
      <w:b/>
      <w:i/>
      <w:sz w:val="22"/>
      <w:szCs w:val="22"/>
      <w:lang w:eastAsia="en-US"/>
    </w:rPr>
  </w:style>
  <w:style w:type="table" w:styleId="ColorfulList-Accent6">
    <w:name w:val="Colorful List Accent 6"/>
    <w:basedOn w:val="TableNormal"/>
    <w:uiPriority w:val="72"/>
    <w:rsid w:val="009C1F93"/>
    <w:rPr>
      <w:color w:val="000000" w:themeColor="text1"/>
    </w:rPr>
    <w:tblPr>
      <w:tblStyleRowBandSize w:val="1"/>
      <w:tblStyleColBandSize w:val="1"/>
    </w:tblPr>
    <w:tcPr>
      <w:shd w:val="clear" w:color="auto" w:fill="F4F9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E7C" w:themeFill="accent5" w:themeFillShade="CC"/>
      </w:tcPr>
    </w:tblStylePr>
    <w:tblStylePr w:type="lastRow">
      <w:rPr>
        <w:b/>
        <w:bCs/>
        <w:color w:val="004E7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2CE" w:themeFill="accent6" w:themeFillTint="3F"/>
      </w:tcPr>
    </w:tblStylePr>
    <w:tblStylePr w:type="band1Horz">
      <w:tblPr/>
      <w:tcPr>
        <w:shd w:val="clear" w:color="auto" w:fill="EAF4D7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91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2141">
          <w:marLeft w:val="61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26974">
          <w:marLeft w:val="288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2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3885">
          <w:marLeft w:val="288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386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45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62791">
          <w:marLeft w:val="619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6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38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6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2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3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6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8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6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quin.ortiz\AppData\Roaming\Microsoft\Templates\2_Bid_Template_Cover_Contents_OPTION1.dotm" TargetMode="External"/></Relationships>
</file>

<file path=word/theme/theme1.xml><?xml version="1.0" encoding="utf-8"?>
<a:theme xmlns:a="http://schemas.openxmlformats.org/drawingml/2006/main" name="Office Theme">
  <a:themeElements>
    <a:clrScheme name="Petrofac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53565A"/>
      </a:accent1>
      <a:accent2>
        <a:srgbClr val="F26A22"/>
      </a:accent2>
      <a:accent3>
        <a:srgbClr val="AF272F"/>
      </a:accent3>
      <a:accent4>
        <a:srgbClr val="2DCCD3"/>
      </a:accent4>
      <a:accent5>
        <a:srgbClr val="00629B"/>
      </a:accent5>
      <a:accent6>
        <a:srgbClr val="98CA3C"/>
      </a:accent6>
      <a:hlink>
        <a:srgbClr val="4A7729"/>
      </a:hlink>
      <a:folHlink>
        <a:srgbClr val="A8996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058e2da-d396-4f1d-a68d-83ac3ec58885">PETROFAC-277-13734</_dlc_DocId>
    <_dlc_DocIdUrl xmlns="d058e2da-d396-4f1d-a68d-83ac3ec58885">
      <Url>http://petrofacmexico/serviciosalnegocio/CadenaSuministro/_layouts/DocIdRedir.aspx?ID=PETROFAC-277-13734</Url>
      <Description>PETROFAC-277-13734</Description>
    </_dlc_DocIdUrl>
    <Proyecto xmlns="995a3712-3fc1-4de0-a32a-e883cd88482d" xsi:nil="true"/>
    <Departamento xmlns="995a3712-3fc1-4de0-a32a-e883cd88482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9144596A0434E8D9F3CC27E97E521" ma:contentTypeVersion="4" ma:contentTypeDescription="Create a new document." ma:contentTypeScope="" ma:versionID="53ec6de6d9f6287faba237e90e91bfc5">
  <xsd:schema xmlns:xsd="http://www.w3.org/2001/XMLSchema" xmlns:xs="http://www.w3.org/2001/XMLSchema" xmlns:p="http://schemas.microsoft.com/office/2006/metadata/properties" xmlns:ns2="d058e2da-d396-4f1d-a68d-83ac3ec58885" xmlns:ns3="995a3712-3fc1-4de0-a32a-e883cd88482d" targetNamespace="http://schemas.microsoft.com/office/2006/metadata/properties" ma:root="true" ma:fieldsID="b1050985e33b851ad104be8751a84477" ns2:_="" ns3:_="">
    <xsd:import namespace="d058e2da-d396-4f1d-a68d-83ac3ec58885"/>
    <xsd:import namespace="995a3712-3fc1-4de0-a32a-e883cd8848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epartamento" minOccurs="0"/>
                <xsd:element ref="ns3:Proyec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8e2da-d396-4f1d-a68d-83ac3ec5888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3712-3fc1-4de0-a32a-e883cd88482d" elementFormDefault="qualified">
    <xsd:import namespace="http://schemas.microsoft.com/office/2006/documentManagement/types"/>
    <xsd:import namespace="http://schemas.microsoft.com/office/infopath/2007/PartnerControls"/>
    <xsd:element name="Departamento" ma:index="11" nillable="true" ma:displayName="Departamento" ma:description="Selecciona el departemento al cual pertenece" ma:format="Dropdown" ma:internalName="Departamento">
      <xsd:simpleType>
        <xsd:restriction base="dms:Choice">
          <xsd:enumeration value="Dirección Petrofac"/>
          <xsd:enumeration value="Dirección de Operaciones"/>
          <xsd:enumeration value="Dirección de Servicios al Negocio"/>
          <xsd:enumeration value="Salud, Seguridad y Ambiente"/>
          <xsd:enumeration value="Seguridad Fisica y Patrimonial"/>
          <xsd:enumeration value="Produccion Santuario"/>
          <xsd:enumeration value="Produccion Magallanes"/>
          <xsd:enumeration value="Subsuelo"/>
          <xsd:enumeration value="Operacion de Pozos"/>
          <xsd:enumeration value="Ingenieria"/>
          <xsd:enumeration value="Integracion de Produccion"/>
          <xsd:enumeration value="Ingenieria de Producción"/>
          <xsd:enumeration value="Mejora de la Producción"/>
          <xsd:enumeration value="Administración"/>
          <xsd:enumeration value="Finanzas"/>
          <xsd:enumeration value="Asuntos Externos"/>
          <xsd:enumeration value="Sistemas de Negocio &amp; TI"/>
          <xsd:enumeration value="Cadena de Sumintros"/>
          <xsd:enumeration value="Recursos Humanos"/>
        </xsd:restriction>
      </xsd:simpleType>
    </xsd:element>
    <xsd:element name="Proyecto" ma:index="12" nillable="true" ma:displayName="Proyecto" ma:description="Proyecto al que pertenece el documento" ma:format="Dropdown" ma:internalName="Proyecto">
      <xsd:simpleType>
        <xsd:restriction base="dms:Choice">
          <xsd:enumeration value="Administración"/>
          <xsd:enumeration value="Magallanes"/>
          <xsd:enumeration value="Santuario"/>
          <xsd:enumeration value="Panuco"/>
          <xsd:enumeration value="Arenque"/>
          <xsd:enumeration value="Lakach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D2883-1B35-4BA8-A732-96352382AE3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A44E9-FCCA-4629-BEB5-F9B6429770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1AA6E7-B27A-4BF1-9260-0B216693E5E1}">
  <ds:schemaRefs>
    <ds:schemaRef ds:uri="http://schemas.microsoft.com/office/2006/metadata/properties"/>
    <ds:schemaRef ds:uri="http://schemas.microsoft.com/office/infopath/2007/PartnerControls"/>
    <ds:schemaRef ds:uri="d058e2da-d396-4f1d-a68d-83ac3ec58885"/>
    <ds:schemaRef ds:uri="995a3712-3fc1-4de0-a32a-e883cd88482d"/>
  </ds:schemaRefs>
</ds:datastoreItem>
</file>

<file path=customXml/itemProps4.xml><?xml version="1.0" encoding="utf-8"?>
<ds:datastoreItem xmlns:ds="http://schemas.openxmlformats.org/officeDocument/2006/customXml" ds:itemID="{A4C4F901-786D-41C5-B5A1-FA5BD5002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8e2da-d396-4f1d-a68d-83ac3ec58885"/>
    <ds:schemaRef ds:uri="995a3712-3fc1-4de0-a32a-e883cd8848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112BE87-7527-4AF3-AFEF-38007CE20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2_Bid_Template_Cover_Contents_OPTION1</Template>
  <TotalTime>36</TotalTime>
  <Pages>1</Pages>
  <Words>256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Petrofac International Ltd</Company>
  <LinksUpToDate>false</LinksUpToDate>
  <CharactersWithSpaces>1733</CharactersWithSpaces>
  <SharedDoc>false</SharedDoc>
  <HLinks>
    <vt:vector size="366" baseType="variant">
      <vt:variant>
        <vt:i4>1703995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_Toc261799158</vt:lpwstr>
      </vt:variant>
      <vt:variant>
        <vt:i4>1245239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_Toc272165179</vt:lpwstr>
      </vt:variant>
      <vt:variant>
        <vt:i4>1245239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_Toc272165178</vt:lpwstr>
      </vt:variant>
      <vt:variant>
        <vt:i4>1245239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_Toc272165177</vt:lpwstr>
      </vt:variant>
      <vt:variant>
        <vt:i4>1245239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_Toc272165176</vt:lpwstr>
      </vt:variant>
      <vt:variant>
        <vt:i4>1245239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_Toc272165175</vt:lpwstr>
      </vt:variant>
      <vt:variant>
        <vt:i4>1245239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_Toc272165174</vt:lpwstr>
      </vt:variant>
      <vt:variant>
        <vt:i4>1245239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_Toc272165173</vt:lpwstr>
      </vt:variant>
      <vt:variant>
        <vt:i4>1245239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_Toc272165172</vt:lpwstr>
      </vt:variant>
      <vt:variant>
        <vt:i4>1245239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_Toc272165171</vt:lpwstr>
      </vt:variant>
      <vt:variant>
        <vt:i4>1245239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_Toc272165170</vt:lpwstr>
      </vt:variant>
      <vt:variant>
        <vt:i4>1179703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_Toc272165169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_Toc272165168</vt:lpwstr>
      </vt:variant>
      <vt:variant>
        <vt:i4>1179703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_Toc272165167</vt:lpwstr>
      </vt:variant>
      <vt:variant>
        <vt:i4>1179703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_Toc272165166</vt:lpwstr>
      </vt:variant>
      <vt:variant>
        <vt:i4>1179703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_Toc272165165</vt:lpwstr>
      </vt:variant>
      <vt:variant>
        <vt:i4>1179703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_Toc272165164</vt:lpwstr>
      </vt:variant>
      <vt:variant>
        <vt:i4>1179703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_Toc272165163</vt:lpwstr>
      </vt:variant>
      <vt:variant>
        <vt:i4>1179703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_Toc272165162</vt:lpwstr>
      </vt:variant>
      <vt:variant>
        <vt:i4>1179703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_Toc272165161</vt:lpwstr>
      </vt:variant>
      <vt:variant>
        <vt:i4>1179703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_Toc272165160</vt:lpwstr>
      </vt:variant>
      <vt:variant>
        <vt:i4>1114167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_Toc272165159</vt:lpwstr>
      </vt:variant>
      <vt:variant>
        <vt:i4>1114167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_Toc272165158</vt:lpwstr>
      </vt:variant>
      <vt:variant>
        <vt:i4>1114167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_Toc272165157</vt:lpwstr>
      </vt:variant>
      <vt:variant>
        <vt:i4>1114167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_Toc272165156</vt:lpwstr>
      </vt:variant>
      <vt:variant>
        <vt:i4>1114167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_Toc272165155</vt:lpwstr>
      </vt:variant>
      <vt:variant>
        <vt:i4>1114167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_Toc272165154</vt:lpwstr>
      </vt:variant>
      <vt:variant>
        <vt:i4>1114167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_Toc272165153</vt:lpwstr>
      </vt:variant>
      <vt:variant>
        <vt:i4>1114167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_Toc272165152</vt:lpwstr>
      </vt:variant>
      <vt:variant>
        <vt:i4>1114167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_Toc272165151</vt:lpwstr>
      </vt:variant>
      <vt:variant>
        <vt:i4>1114167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_Toc272165150</vt:lpwstr>
      </vt:variant>
      <vt:variant>
        <vt:i4>1048631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_Toc272165149</vt:lpwstr>
      </vt:variant>
      <vt:variant>
        <vt:i4>1048631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_Toc272165148</vt:lpwstr>
      </vt:variant>
      <vt:variant>
        <vt:i4>1048631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_Toc272165147</vt:lpwstr>
      </vt:variant>
      <vt:variant>
        <vt:i4>1048631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_Toc272165146</vt:lpwstr>
      </vt:variant>
      <vt:variant>
        <vt:i4>1048631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_Toc272165145</vt:lpwstr>
      </vt:variant>
      <vt:variant>
        <vt:i4>1048631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_Toc272165144</vt:lpwstr>
      </vt:variant>
      <vt:variant>
        <vt:i4>1048631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_Toc272165143</vt:lpwstr>
      </vt:variant>
      <vt:variant>
        <vt:i4>1048631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_Toc272165142</vt:lpwstr>
      </vt:variant>
      <vt:variant>
        <vt:i4>1048631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_Toc272165141</vt:lpwstr>
      </vt:variant>
      <vt:variant>
        <vt:i4>1048631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_Toc272165140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_Toc272165139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_Toc272165138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_Toc272165137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_Toc272165136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_Toc272165135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_Toc272165134</vt:lpwstr>
      </vt:variant>
      <vt:variant>
        <vt:i4>1507383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_Toc272165133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_Toc272165132</vt:lpwstr>
      </vt:variant>
      <vt:variant>
        <vt:i4>1507383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_Toc272165131</vt:lpwstr>
      </vt:variant>
      <vt:variant>
        <vt:i4>1507383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_Toc272165130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_Toc272165129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_Toc272165128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_Toc272165127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_Toc272165126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_Toc272165125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_Toc272165124</vt:lpwstr>
      </vt:variant>
      <vt:variant>
        <vt:i4>1441847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_Toc272165123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_Toc272165122</vt:lpwstr>
      </vt:variant>
      <vt:variant>
        <vt:i4>1441847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_Toc272165121</vt:lpwstr>
      </vt:variant>
      <vt:variant>
        <vt:i4>1441847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_Toc272165120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Tufano, Maria</dc:creator>
  <cp:lastModifiedBy>BECERRIL Diana</cp:lastModifiedBy>
  <cp:revision>10</cp:revision>
  <cp:lastPrinted>2016-02-01T12:10:00Z</cp:lastPrinted>
  <dcterms:created xsi:type="dcterms:W3CDTF">2020-11-12T17:44:00Z</dcterms:created>
  <dcterms:modified xsi:type="dcterms:W3CDTF">2023-12-12T21:15:00Z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d2676604-39b6-47ba-9263-d110d2b3184b</vt:lpwstr>
  </property>
  <property fmtid="{D5CDD505-2E9C-101B-9397-08002B2CF9AE}" pid="4" name="ContentTypeId">
    <vt:lpwstr>0x0101000629144596A0434E8D9F3CC27E97E521</vt:lpwstr>
  </property>
</Properties>
</file>